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E6BC4" w14:textId="56C2A7A9" w:rsidR="00984596" w:rsidRPr="00F2706F" w:rsidRDefault="00AB2911" w:rsidP="00AB2911">
      <w:pPr>
        <w:tabs>
          <w:tab w:val="center" w:pos="4961"/>
          <w:tab w:val="left" w:pos="807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984596" w:rsidRPr="00F2706F">
        <w:rPr>
          <w:sz w:val="28"/>
          <w:szCs w:val="28"/>
        </w:rPr>
        <w:t>РОССИЙСКАЯ ФЕДЕРАЦИЯ</w:t>
      </w:r>
      <w:r>
        <w:rPr>
          <w:sz w:val="28"/>
          <w:szCs w:val="28"/>
        </w:rPr>
        <w:tab/>
      </w:r>
    </w:p>
    <w:p w14:paraId="14292229" w14:textId="77777777" w:rsidR="00984596" w:rsidRPr="00F2706F" w:rsidRDefault="00984596" w:rsidP="000B139F">
      <w:pPr>
        <w:jc w:val="center"/>
        <w:rPr>
          <w:sz w:val="28"/>
          <w:szCs w:val="28"/>
        </w:rPr>
      </w:pPr>
      <w:r w:rsidRPr="00F2706F">
        <w:rPr>
          <w:sz w:val="28"/>
          <w:szCs w:val="28"/>
        </w:rPr>
        <w:t>РОСТОВСКАЯ ОБЛАСТЬ</w:t>
      </w:r>
    </w:p>
    <w:p w14:paraId="09103E36" w14:textId="77777777" w:rsidR="00765065" w:rsidRPr="00F2706F" w:rsidRDefault="00765065" w:rsidP="000B139F">
      <w:pPr>
        <w:jc w:val="center"/>
        <w:rPr>
          <w:sz w:val="28"/>
          <w:szCs w:val="28"/>
        </w:rPr>
      </w:pPr>
      <w:r w:rsidRPr="00F2706F">
        <w:rPr>
          <w:sz w:val="28"/>
          <w:szCs w:val="28"/>
        </w:rPr>
        <w:t>МУНИЦИПАЛЬНОЕ ОБРАЗОВАНИЕ</w:t>
      </w:r>
    </w:p>
    <w:p w14:paraId="4F2F63C0" w14:textId="77777777" w:rsidR="00984596" w:rsidRPr="00F2706F" w:rsidRDefault="00984596" w:rsidP="000B139F">
      <w:pPr>
        <w:jc w:val="center"/>
        <w:rPr>
          <w:sz w:val="28"/>
          <w:szCs w:val="28"/>
        </w:rPr>
      </w:pPr>
      <w:r w:rsidRPr="00F2706F">
        <w:rPr>
          <w:sz w:val="28"/>
          <w:szCs w:val="28"/>
        </w:rPr>
        <w:t>«БОКОВСК</w:t>
      </w:r>
      <w:r w:rsidR="00F97ADC" w:rsidRPr="00F2706F">
        <w:rPr>
          <w:sz w:val="28"/>
          <w:szCs w:val="28"/>
        </w:rPr>
        <w:t>ОЕ СЕЛЬСКОЕ ПОСЕЛЕНИЕ</w:t>
      </w:r>
      <w:r w:rsidRPr="00F2706F">
        <w:rPr>
          <w:sz w:val="28"/>
          <w:szCs w:val="28"/>
        </w:rPr>
        <w:t>»</w:t>
      </w:r>
    </w:p>
    <w:p w14:paraId="68129730" w14:textId="77777777" w:rsidR="00984596" w:rsidRPr="00F2706F" w:rsidRDefault="00984596" w:rsidP="000B139F">
      <w:pPr>
        <w:jc w:val="center"/>
        <w:rPr>
          <w:sz w:val="28"/>
          <w:szCs w:val="28"/>
        </w:rPr>
      </w:pPr>
      <w:r w:rsidRPr="00F2706F">
        <w:rPr>
          <w:sz w:val="28"/>
          <w:szCs w:val="28"/>
        </w:rPr>
        <w:t xml:space="preserve">АДМИНИСТРАЦИЯ БОКОВСКОГО </w:t>
      </w:r>
      <w:r w:rsidR="00F97ADC" w:rsidRPr="00F2706F">
        <w:rPr>
          <w:sz w:val="28"/>
          <w:szCs w:val="28"/>
        </w:rPr>
        <w:t>СЕЛЬСКОГО ПОСЕЛЕНИЯ</w:t>
      </w:r>
    </w:p>
    <w:p w14:paraId="2C3EEF7F" w14:textId="77777777" w:rsidR="00984596" w:rsidRPr="00F2706F" w:rsidRDefault="00984596" w:rsidP="000B139F">
      <w:pPr>
        <w:tabs>
          <w:tab w:val="left" w:pos="7260"/>
        </w:tabs>
        <w:jc w:val="center"/>
        <w:rPr>
          <w:sz w:val="28"/>
          <w:szCs w:val="28"/>
        </w:rPr>
      </w:pPr>
    </w:p>
    <w:p w14:paraId="05769390" w14:textId="77777777" w:rsidR="00984596" w:rsidRPr="00F2706F" w:rsidRDefault="00984596" w:rsidP="000B139F">
      <w:pPr>
        <w:jc w:val="center"/>
        <w:rPr>
          <w:sz w:val="28"/>
          <w:szCs w:val="28"/>
        </w:rPr>
      </w:pPr>
      <w:r w:rsidRPr="00F2706F">
        <w:rPr>
          <w:sz w:val="28"/>
          <w:szCs w:val="28"/>
        </w:rPr>
        <w:t>ПОСТАНОВЛЕНИЕ</w:t>
      </w:r>
    </w:p>
    <w:p w14:paraId="3107A62C" w14:textId="77777777" w:rsidR="00362ABC" w:rsidRPr="00F2706F" w:rsidRDefault="00362ABC" w:rsidP="007B7132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3369"/>
        <w:gridCol w:w="3412"/>
        <w:gridCol w:w="3284"/>
      </w:tblGrid>
      <w:tr w:rsidR="00984596" w:rsidRPr="00F2706F" w14:paraId="72EC882D" w14:textId="77777777" w:rsidTr="00C73DEE">
        <w:trPr>
          <w:trHeight w:val="433"/>
        </w:trPr>
        <w:tc>
          <w:tcPr>
            <w:tcW w:w="3369" w:type="dxa"/>
            <w:shd w:val="clear" w:color="auto" w:fill="auto"/>
          </w:tcPr>
          <w:p w14:paraId="0D7EBBEE" w14:textId="2504F55C" w:rsidR="00BA75C4" w:rsidRPr="00F2706F" w:rsidRDefault="008E623F" w:rsidP="00E619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12.04.2022</w:t>
            </w:r>
          </w:p>
        </w:tc>
        <w:tc>
          <w:tcPr>
            <w:tcW w:w="3412" w:type="dxa"/>
            <w:shd w:val="clear" w:color="auto" w:fill="auto"/>
          </w:tcPr>
          <w:p w14:paraId="51FC5A0C" w14:textId="6AE12559" w:rsidR="00984596" w:rsidRPr="00F2706F" w:rsidRDefault="00984596" w:rsidP="009A389A">
            <w:pPr>
              <w:jc w:val="center"/>
              <w:rPr>
                <w:sz w:val="28"/>
                <w:szCs w:val="28"/>
              </w:rPr>
            </w:pPr>
            <w:r w:rsidRPr="00F2706F">
              <w:rPr>
                <w:sz w:val="28"/>
                <w:szCs w:val="28"/>
              </w:rPr>
              <w:t>№</w:t>
            </w:r>
            <w:r w:rsidR="004416C7">
              <w:rPr>
                <w:sz w:val="28"/>
                <w:szCs w:val="28"/>
              </w:rPr>
              <w:t xml:space="preserve"> </w:t>
            </w:r>
            <w:r w:rsidR="008E623F">
              <w:rPr>
                <w:sz w:val="28"/>
                <w:szCs w:val="28"/>
              </w:rPr>
              <w:t>72</w:t>
            </w:r>
          </w:p>
        </w:tc>
        <w:tc>
          <w:tcPr>
            <w:tcW w:w="3284" w:type="dxa"/>
            <w:shd w:val="clear" w:color="auto" w:fill="auto"/>
          </w:tcPr>
          <w:p w14:paraId="59176E3A" w14:textId="77777777" w:rsidR="00984596" w:rsidRPr="00F2706F" w:rsidRDefault="00984596" w:rsidP="00D86F1B">
            <w:pPr>
              <w:ind w:right="-108"/>
              <w:jc w:val="right"/>
              <w:rPr>
                <w:sz w:val="28"/>
                <w:szCs w:val="28"/>
              </w:rPr>
            </w:pPr>
            <w:r w:rsidRPr="00F2706F">
              <w:rPr>
                <w:sz w:val="28"/>
                <w:szCs w:val="28"/>
              </w:rPr>
              <w:t>ст-ца Боковская</w:t>
            </w:r>
          </w:p>
        </w:tc>
      </w:tr>
    </w:tbl>
    <w:p w14:paraId="77310FC5" w14:textId="77777777" w:rsidR="005E23FC" w:rsidRPr="00F2706F" w:rsidRDefault="005E23FC" w:rsidP="000B139F">
      <w:pPr>
        <w:ind w:firstLine="709"/>
        <w:rPr>
          <w:spacing w:val="30"/>
          <w:sz w:val="28"/>
          <w:szCs w:val="28"/>
        </w:rPr>
      </w:pPr>
    </w:p>
    <w:tbl>
      <w:tblPr>
        <w:tblStyle w:val="af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C4E38" w:rsidRPr="00F2706F" w14:paraId="457A0BC4" w14:textId="77777777" w:rsidTr="001D6910">
        <w:tc>
          <w:tcPr>
            <w:tcW w:w="5245" w:type="dxa"/>
          </w:tcPr>
          <w:p w14:paraId="373B123A" w14:textId="2AB259F9" w:rsidR="00E61900" w:rsidRPr="00E61900" w:rsidRDefault="00E61900" w:rsidP="00E61900">
            <w:pPr>
              <w:rPr>
                <w:bCs/>
                <w:sz w:val="28"/>
                <w:szCs w:val="28"/>
              </w:rPr>
            </w:pPr>
            <w:r w:rsidRPr="00E61900">
              <w:rPr>
                <w:bCs/>
                <w:sz w:val="28"/>
                <w:szCs w:val="28"/>
              </w:rPr>
              <w:t>Об утверждении формы проверочного листа (списка контрольных вопросов), применяемого при осуществлении муниципального контроля в сфере благоустройства на территории муниципального образования</w:t>
            </w:r>
          </w:p>
          <w:p w14:paraId="703701A6" w14:textId="5762F0EE" w:rsidR="00E61900" w:rsidRPr="00E61900" w:rsidRDefault="00E61900" w:rsidP="00E61900">
            <w:pPr>
              <w:rPr>
                <w:bCs/>
                <w:sz w:val="28"/>
                <w:szCs w:val="28"/>
              </w:rPr>
            </w:pPr>
            <w:r w:rsidRPr="00E61900">
              <w:rPr>
                <w:bCs/>
                <w:sz w:val="28"/>
                <w:szCs w:val="28"/>
              </w:rPr>
              <w:t>«Боковское сельское поселение»</w:t>
            </w:r>
          </w:p>
          <w:p w14:paraId="3036E849" w14:textId="0808A630" w:rsidR="005C4E38" w:rsidRPr="00F2706F" w:rsidRDefault="005C4E38" w:rsidP="004D5638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</w:tr>
    </w:tbl>
    <w:p w14:paraId="1AB1C2E7" w14:textId="52D768A5" w:rsidR="00E61900" w:rsidRDefault="001D6910" w:rsidP="00171028">
      <w:pPr>
        <w:pStyle w:val="a4"/>
        <w:ind w:firstLine="142"/>
      </w:pPr>
      <w:r w:rsidRPr="00F2706F">
        <w:rPr>
          <w:kern w:val="2"/>
          <w:szCs w:val="28"/>
        </w:rPr>
        <w:br w:type="textWrapping" w:clear="all"/>
      </w:r>
      <w:r w:rsidR="00E61900">
        <w:rPr>
          <w:color w:val="000000"/>
        </w:rPr>
        <w:t xml:space="preserve">В соответствии с Федеральным законом от 31.07.2020г. № 248-ФЗ "О государственном контроле (надзоре) и муниципальном контроле в Российской Федерации", Постановлением Правительства Российской Федерации от 27.10.2021г. № 1844 "Об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листов", руководствуясь Уставом муниципального образования «Боковское сельское поселение», </w:t>
      </w:r>
    </w:p>
    <w:p w14:paraId="308ECA32" w14:textId="607EC833" w:rsidR="00E61900" w:rsidRDefault="00E61900" w:rsidP="00E61900">
      <w:pPr>
        <w:jc w:val="both"/>
        <w:rPr>
          <w:sz w:val="28"/>
          <w:szCs w:val="28"/>
        </w:rPr>
      </w:pPr>
    </w:p>
    <w:p w14:paraId="70EFB56E" w14:textId="2D1D06BF" w:rsidR="00E61900" w:rsidRDefault="00E61900" w:rsidP="00E61900">
      <w:pPr>
        <w:ind w:firstLine="567"/>
        <w:jc w:val="center"/>
        <w:rPr>
          <w:sz w:val="28"/>
          <w:szCs w:val="28"/>
        </w:rPr>
      </w:pPr>
      <w:r w:rsidRPr="00EC44BC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EC44BC">
        <w:rPr>
          <w:sz w:val="28"/>
          <w:szCs w:val="28"/>
        </w:rPr>
        <w:t>:</w:t>
      </w:r>
    </w:p>
    <w:p w14:paraId="4D98A99F" w14:textId="77777777" w:rsidR="00171028" w:rsidRDefault="00171028" w:rsidP="00E61900">
      <w:pPr>
        <w:ind w:firstLine="567"/>
        <w:jc w:val="center"/>
        <w:rPr>
          <w:sz w:val="28"/>
          <w:szCs w:val="28"/>
        </w:rPr>
      </w:pPr>
    </w:p>
    <w:p w14:paraId="371031ED" w14:textId="3F7D4042" w:rsidR="00E61900" w:rsidRDefault="00E61900" w:rsidP="00171028">
      <w:pPr>
        <w:ind w:firstLine="567"/>
        <w:jc w:val="both"/>
      </w:pPr>
      <w:r>
        <w:rPr>
          <w:sz w:val="28"/>
          <w:szCs w:val="28"/>
        </w:rPr>
        <w:t xml:space="preserve">1. Утвердить прилагаемую форму проверочного листа (списка контрольных вопросов), применяемого при осуществлении муниципального контроля в сфере благоустройства на территории муниципального образования </w:t>
      </w:r>
      <w:r w:rsidRPr="00E61900">
        <w:rPr>
          <w:bCs/>
          <w:sz w:val="28"/>
          <w:szCs w:val="28"/>
        </w:rPr>
        <w:t>«Боковское сельское поселение»</w:t>
      </w:r>
      <w:r>
        <w:rPr>
          <w:bCs/>
          <w:sz w:val="28"/>
          <w:szCs w:val="28"/>
        </w:rPr>
        <w:t xml:space="preserve"> согласно приложению.</w:t>
      </w:r>
    </w:p>
    <w:p w14:paraId="03581968" w14:textId="16565C11" w:rsidR="00E61900" w:rsidRPr="00171028" w:rsidRDefault="00E61900" w:rsidP="001710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вступает в </w:t>
      </w:r>
      <w:r w:rsidR="00F01636">
        <w:rPr>
          <w:sz w:val="28"/>
          <w:szCs w:val="28"/>
        </w:rPr>
        <w:t>момента официального опубликования</w:t>
      </w:r>
      <w:r>
        <w:rPr>
          <w:sz w:val="28"/>
          <w:szCs w:val="28"/>
        </w:rPr>
        <w:t>.</w:t>
      </w:r>
    </w:p>
    <w:p w14:paraId="65D3691F" w14:textId="782ED1F4" w:rsidR="00E61900" w:rsidRPr="00171028" w:rsidRDefault="00E61900" w:rsidP="001710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Разместить настоящее постановление на официальном сайте Администрации Боковского сельского поселения.</w:t>
      </w:r>
    </w:p>
    <w:p w14:paraId="7A74A8E5" w14:textId="77777777" w:rsidR="00E61900" w:rsidRPr="00171028" w:rsidRDefault="00E61900" w:rsidP="001710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постановления оставляю за собой.</w:t>
      </w:r>
    </w:p>
    <w:p w14:paraId="688042D7" w14:textId="77777777" w:rsidR="00E61900" w:rsidRPr="00EC44BC" w:rsidRDefault="00E61900" w:rsidP="00171028">
      <w:pPr>
        <w:ind w:firstLine="567"/>
        <w:jc w:val="both"/>
        <w:rPr>
          <w:sz w:val="28"/>
          <w:szCs w:val="28"/>
        </w:rPr>
      </w:pPr>
    </w:p>
    <w:p w14:paraId="43B94EBB" w14:textId="7F70852B" w:rsidR="005B46F7" w:rsidRDefault="005B46F7" w:rsidP="00E61900">
      <w:pPr>
        <w:widowControl w:val="0"/>
        <w:ind w:hanging="284"/>
        <w:jc w:val="both"/>
        <w:rPr>
          <w:sz w:val="28"/>
          <w:szCs w:val="28"/>
        </w:rPr>
      </w:pPr>
    </w:p>
    <w:p w14:paraId="38EF4A8F" w14:textId="77777777" w:rsidR="005B46F7" w:rsidRPr="00B76CF5" w:rsidRDefault="005B46F7" w:rsidP="003D0ABF">
      <w:pPr>
        <w:widowControl w:val="0"/>
        <w:ind w:firstLine="708"/>
        <w:jc w:val="both"/>
        <w:rPr>
          <w:sz w:val="28"/>
          <w:szCs w:val="28"/>
        </w:rPr>
      </w:pPr>
    </w:p>
    <w:p w14:paraId="17E6239D" w14:textId="77777777" w:rsidR="003D0ABF" w:rsidRDefault="003D0ABF" w:rsidP="003D0ABF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14:paraId="72F0F6AE" w14:textId="25ABA4D8" w:rsidR="003D0ABF" w:rsidRPr="00B76CF5" w:rsidRDefault="00D958A1" w:rsidP="003D0ABF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Боковского</w:t>
      </w:r>
      <w:r w:rsidR="003D0ABF">
        <w:rPr>
          <w:sz w:val="28"/>
          <w:szCs w:val="28"/>
        </w:rPr>
        <w:t xml:space="preserve"> сельского поселения</w:t>
      </w:r>
      <w:r w:rsidR="008428BE">
        <w:rPr>
          <w:sz w:val="28"/>
          <w:szCs w:val="28"/>
        </w:rPr>
        <w:tab/>
      </w:r>
      <w:r w:rsidR="008428BE">
        <w:rPr>
          <w:sz w:val="28"/>
          <w:szCs w:val="28"/>
        </w:rPr>
        <w:tab/>
      </w:r>
      <w:r w:rsidR="008428BE">
        <w:rPr>
          <w:sz w:val="28"/>
          <w:szCs w:val="28"/>
        </w:rPr>
        <w:tab/>
      </w:r>
      <w:r w:rsidR="008428BE">
        <w:rPr>
          <w:sz w:val="28"/>
          <w:szCs w:val="28"/>
        </w:rPr>
        <w:tab/>
      </w:r>
      <w:r w:rsidR="008428BE">
        <w:rPr>
          <w:sz w:val="28"/>
          <w:szCs w:val="28"/>
        </w:rPr>
        <w:tab/>
      </w:r>
      <w:r w:rsidR="008428BE">
        <w:rPr>
          <w:sz w:val="28"/>
          <w:szCs w:val="28"/>
        </w:rPr>
        <w:tab/>
      </w:r>
      <w:r w:rsidR="003D0ABF">
        <w:rPr>
          <w:sz w:val="28"/>
          <w:szCs w:val="28"/>
        </w:rPr>
        <w:t xml:space="preserve"> </w:t>
      </w:r>
      <w:r>
        <w:rPr>
          <w:sz w:val="28"/>
          <w:szCs w:val="28"/>
        </w:rPr>
        <w:t>М.М. Обнизов</w:t>
      </w:r>
    </w:p>
    <w:p w14:paraId="21345757" w14:textId="5F66D5DB" w:rsidR="003D0ABF" w:rsidRDefault="003D0ABF" w:rsidP="003D0ABF">
      <w:pPr>
        <w:widowControl w:val="0"/>
        <w:ind w:left="5580"/>
        <w:jc w:val="both"/>
        <w:outlineLvl w:val="0"/>
        <w:rPr>
          <w:sz w:val="24"/>
          <w:szCs w:val="24"/>
        </w:rPr>
      </w:pPr>
    </w:p>
    <w:p w14:paraId="6B6B246A" w14:textId="6F2834BA" w:rsidR="005B46F7" w:rsidRDefault="005B46F7" w:rsidP="002854BE">
      <w:pPr>
        <w:widowControl w:val="0"/>
        <w:ind w:left="5580" w:hanging="5580"/>
        <w:jc w:val="both"/>
        <w:outlineLvl w:val="0"/>
        <w:rPr>
          <w:sz w:val="24"/>
          <w:szCs w:val="24"/>
        </w:rPr>
      </w:pPr>
      <w:r w:rsidRPr="005B46F7">
        <w:rPr>
          <w:sz w:val="28"/>
          <w:szCs w:val="28"/>
        </w:rPr>
        <w:t>Постановление вносит заместитель главы администрации</w:t>
      </w:r>
    </w:p>
    <w:p w14:paraId="681DC905" w14:textId="1C0F255C" w:rsidR="00D958A1" w:rsidRDefault="00D958A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D931861" w14:textId="77777777" w:rsidR="003D0ABF" w:rsidRPr="00100F35" w:rsidRDefault="003D0ABF" w:rsidP="00D958A1">
      <w:pPr>
        <w:widowControl w:val="0"/>
        <w:ind w:left="5580"/>
        <w:jc w:val="right"/>
        <w:outlineLvl w:val="0"/>
        <w:rPr>
          <w:sz w:val="28"/>
          <w:szCs w:val="28"/>
        </w:rPr>
      </w:pPr>
      <w:r w:rsidRPr="00100F35">
        <w:rPr>
          <w:sz w:val="28"/>
          <w:szCs w:val="28"/>
        </w:rPr>
        <w:lastRenderedPageBreak/>
        <w:t>Приложение № 1</w:t>
      </w:r>
    </w:p>
    <w:p w14:paraId="5B7DBBDF" w14:textId="4144B415" w:rsidR="003D0ABF" w:rsidRPr="00100F35" w:rsidRDefault="003D0ABF" w:rsidP="00D958A1">
      <w:pPr>
        <w:widowControl w:val="0"/>
        <w:ind w:left="5580"/>
        <w:jc w:val="right"/>
        <w:rPr>
          <w:sz w:val="28"/>
          <w:szCs w:val="28"/>
        </w:rPr>
      </w:pPr>
      <w:r w:rsidRPr="00100F35">
        <w:rPr>
          <w:sz w:val="28"/>
          <w:szCs w:val="28"/>
        </w:rPr>
        <w:t>к постановлению Администрации</w:t>
      </w:r>
      <w:r w:rsidR="000167A1" w:rsidRPr="00100F35">
        <w:rPr>
          <w:sz w:val="28"/>
          <w:szCs w:val="28"/>
        </w:rPr>
        <w:t xml:space="preserve"> </w:t>
      </w:r>
      <w:r w:rsidR="00D958A1" w:rsidRPr="00100F35">
        <w:rPr>
          <w:sz w:val="28"/>
          <w:szCs w:val="28"/>
        </w:rPr>
        <w:t>Боковского</w:t>
      </w:r>
      <w:r w:rsidRPr="00100F35">
        <w:rPr>
          <w:sz w:val="28"/>
          <w:szCs w:val="28"/>
        </w:rPr>
        <w:t xml:space="preserve"> сельского поселения</w:t>
      </w:r>
    </w:p>
    <w:p w14:paraId="019D3B33" w14:textId="3E202AED" w:rsidR="003D0ABF" w:rsidRPr="00100F35" w:rsidRDefault="003D0ABF" w:rsidP="00D958A1">
      <w:pPr>
        <w:widowControl w:val="0"/>
        <w:ind w:left="5580"/>
        <w:jc w:val="right"/>
        <w:rPr>
          <w:sz w:val="28"/>
          <w:szCs w:val="28"/>
        </w:rPr>
      </w:pPr>
      <w:r w:rsidRPr="00100F35">
        <w:rPr>
          <w:sz w:val="28"/>
          <w:szCs w:val="28"/>
        </w:rPr>
        <w:t xml:space="preserve">от </w:t>
      </w:r>
      <w:r w:rsidR="008E623F">
        <w:rPr>
          <w:sz w:val="28"/>
          <w:szCs w:val="28"/>
        </w:rPr>
        <w:t>12.04.2022</w:t>
      </w:r>
      <w:r w:rsidRPr="00100F35">
        <w:rPr>
          <w:sz w:val="28"/>
          <w:szCs w:val="28"/>
        </w:rPr>
        <w:t xml:space="preserve"> №</w:t>
      </w:r>
      <w:r w:rsidR="008E623F">
        <w:rPr>
          <w:sz w:val="28"/>
          <w:szCs w:val="28"/>
        </w:rPr>
        <w:t xml:space="preserve"> 72</w:t>
      </w:r>
      <w:bookmarkStart w:id="0" w:name="_GoBack"/>
      <w:bookmarkEnd w:id="0"/>
      <w:r w:rsidR="00B60315" w:rsidRPr="00100F35">
        <w:rPr>
          <w:sz w:val="28"/>
          <w:szCs w:val="28"/>
        </w:rPr>
        <w:t xml:space="preserve"> </w:t>
      </w:r>
    </w:p>
    <w:p w14:paraId="787ED579" w14:textId="77777777" w:rsidR="00171028" w:rsidRPr="001D7D02" w:rsidRDefault="00E61900" w:rsidP="001D7D02">
      <w:pPr>
        <w:pStyle w:val="af2"/>
        <w:jc w:val="center"/>
        <w:rPr>
          <w:rStyle w:val="ae"/>
          <w:i w:val="0"/>
          <w:iCs w:val="0"/>
          <w:sz w:val="28"/>
          <w:szCs w:val="28"/>
        </w:rPr>
      </w:pPr>
      <w:r w:rsidRPr="001D7D02">
        <w:rPr>
          <w:rStyle w:val="ae"/>
          <w:i w:val="0"/>
          <w:iCs w:val="0"/>
          <w:sz w:val="28"/>
          <w:szCs w:val="28"/>
        </w:rPr>
        <w:t>Форма</w:t>
      </w:r>
    </w:p>
    <w:p w14:paraId="5478E2AA" w14:textId="757A328C" w:rsidR="00E61900" w:rsidRPr="001D7D02" w:rsidRDefault="00E61900" w:rsidP="001D7D02">
      <w:pPr>
        <w:pStyle w:val="af2"/>
        <w:jc w:val="center"/>
        <w:rPr>
          <w:rStyle w:val="ae"/>
          <w:i w:val="0"/>
          <w:iCs w:val="0"/>
          <w:sz w:val="28"/>
          <w:szCs w:val="28"/>
        </w:rPr>
      </w:pPr>
      <w:r w:rsidRPr="001D7D02">
        <w:rPr>
          <w:rStyle w:val="ae"/>
          <w:i w:val="0"/>
          <w:iCs w:val="0"/>
          <w:sz w:val="28"/>
          <w:szCs w:val="28"/>
        </w:rPr>
        <w:t>проверочного листа (список контрольных вопросов),</w:t>
      </w:r>
    </w:p>
    <w:p w14:paraId="48F223C0" w14:textId="310442EE" w:rsidR="00E61900" w:rsidRPr="00857B18" w:rsidRDefault="00E61900" w:rsidP="00857B18">
      <w:pPr>
        <w:pStyle w:val="af2"/>
        <w:jc w:val="center"/>
        <w:rPr>
          <w:i/>
          <w:iCs/>
          <w:sz w:val="28"/>
          <w:szCs w:val="28"/>
        </w:rPr>
      </w:pPr>
      <w:r w:rsidRPr="001D7D02">
        <w:rPr>
          <w:rStyle w:val="ae"/>
          <w:i w:val="0"/>
          <w:iCs w:val="0"/>
          <w:sz w:val="28"/>
          <w:szCs w:val="28"/>
        </w:rPr>
        <w:t xml:space="preserve">применяемого при осуществлении муниципального контроля в сфере благоустройства </w:t>
      </w:r>
      <w:r w:rsidR="001D7D02" w:rsidRPr="001D7D02">
        <w:rPr>
          <w:rStyle w:val="ae"/>
          <w:i w:val="0"/>
          <w:iCs w:val="0"/>
          <w:sz w:val="28"/>
          <w:szCs w:val="28"/>
        </w:rPr>
        <w:t>на территории муниципального образования «Боковское сельское поселение</w:t>
      </w:r>
      <w:r w:rsidR="001D7D02" w:rsidRPr="001D7D02">
        <w:rPr>
          <w:i/>
          <w:iCs/>
          <w:color w:val="000000"/>
          <w:sz w:val="28"/>
          <w:szCs w:val="28"/>
        </w:rPr>
        <w:t xml:space="preserve"> </w:t>
      </w:r>
      <w:r w:rsidRPr="001D7D02">
        <w:rPr>
          <w:i/>
          <w:iCs/>
          <w:color w:val="000000"/>
          <w:sz w:val="28"/>
          <w:szCs w:val="28"/>
        </w:rPr>
        <w:t>____________________________________________________________________</w:t>
      </w:r>
      <w:r>
        <w:rPr>
          <w:color w:val="000000"/>
          <w:sz w:val="22"/>
        </w:rPr>
        <w:t xml:space="preserve"> (наименование контрольного органа)</w:t>
      </w:r>
    </w:p>
    <w:p w14:paraId="0C52558B" w14:textId="77777777" w:rsidR="00E61900" w:rsidRDefault="00E61900" w:rsidP="00E61900">
      <w:pPr>
        <w:widowControl w:val="0"/>
      </w:pPr>
      <w:r>
        <w:rPr>
          <w:color w:val="000000"/>
          <w:sz w:val="22"/>
        </w:rPr>
        <w:t>1. Наименование контрольного мероприятия: _____________________________________________________</w:t>
      </w:r>
    </w:p>
    <w:p w14:paraId="4DA87256" w14:textId="77777777" w:rsidR="00E61900" w:rsidRDefault="00E61900" w:rsidP="00E61900">
      <w:pPr>
        <w:widowControl w:val="0"/>
        <w:jc w:val="both"/>
      </w:pPr>
    </w:p>
    <w:p w14:paraId="523739F6" w14:textId="72AA4767" w:rsidR="00E61900" w:rsidRDefault="00E61900" w:rsidP="00E61900">
      <w:pPr>
        <w:widowControl w:val="0"/>
        <w:jc w:val="both"/>
      </w:pPr>
      <w:r>
        <w:rPr>
          <w:color w:val="000000"/>
          <w:sz w:val="22"/>
        </w:rPr>
        <w:t>2. Контролируемое  лицо  (фамилия,  имя  и  отчество  (при  наличии) гражданина   или   индивидуального предпринимателя, являющегося  контролируемым лицом,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 предпринимателя,  наименование юридического лица, являющегося контролируемым лицом, его идентификационный номер налогоплательщика и (или) основной  государственный  регистрационный номер, адрес  организации  (ее филиалов, представительств, обособленных структурных подразделений): _______________________</w:t>
      </w:r>
      <w:r w:rsidR="00171028">
        <w:rPr>
          <w:color w:val="000000"/>
          <w:sz w:val="22"/>
        </w:rPr>
        <w:t>__________________________________________________________________</w:t>
      </w:r>
    </w:p>
    <w:p w14:paraId="39F7F9CF" w14:textId="7F9D7153" w:rsidR="00E61900" w:rsidRDefault="00E61900" w:rsidP="00171028">
      <w:pPr>
        <w:widowControl w:val="0"/>
        <w:jc w:val="both"/>
        <w:rPr>
          <w:color w:val="000000"/>
          <w:sz w:val="22"/>
        </w:rPr>
      </w:pPr>
      <w:r>
        <w:rPr>
          <w:color w:val="000000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46A9ACE" w14:textId="77777777" w:rsidR="00171028" w:rsidRDefault="00171028" w:rsidP="00171028">
      <w:pPr>
        <w:widowControl w:val="0"/>
        <w:jc w:val="both"/>
      </w:pPr>
    </w:p>
    <w:p w14:paraId="79375A1B" w14:textId="0ED51C7A" w:rsidR="00E61900" w:rsidRDefault="00E61900" w:rsidP="00E61900">
      <w:pPr>
        <w:widowControl w:val="0"/>
      </w:pPr>
      <w:r>
        <w:rPr>
          <w:color w:val="000000"/>
          <w:sz w:val="22"/>
        </w:rPr>
        <w:t xml:space="preserve">3. Место проведения контрольного мероприятия с заполнением проверочного листа: </w:t>
      </w:r>
    </w:p>
    <w:p w14:paraId="5B88AAD4" w14:textId="540E8C1D" w:rsidR="00E61900" w:rsidRDefault="00E61900" w:rsidP="00E61900">
      <w:pPr>
        <w:widowControl w:val="0"/>
      </w:pPr>
      <w:r>
        <w:rPr>
          <w:color w:val="000000"/>
          <w:sz w:val="22"/>
        </w:rPr>
        <w:t>_________________________________________________________________________________________</w:t>
      </w:r>
    </w:p>
    <w:p w14:paraId="250E6BF2" w14:textId="77777777" w:rsidR="00E61900" w:rsidRDefault="00E61900" w:rsidP="00E61900">
      <w:pPr>
        <w:widowControl w:val="0"/>
      </w:pPr>
    </w:p>
    <w:p w14:paraId="354FF017" w14:textId="3BA5B117" w:rsidR="00E61900" w:rsidRDefault="00E61900" w:rsidP="00E61900">
      <w:pPr>
        <w:widowControl w:val="0"/>
      </w:pPr>
      <w:r>
        <w:rPr>
          <w:color w:val="000000"/>
          <w:sz w:val="22"/>
        </w:rPr>
        <w:t>4. Объект муниципального контроля ____________________________________________________________</w:t>
      </w:r>
      <w:r w:rsidR="00171028">
        <w:rPr>
          <w:color w:val="000000"/>
          <w:sz w:val="22"/>
        </w:rPr>
        <w:t>_____________________________</w:t>
      </w:r>
    </w:p>
    <w:p w14:paraId="56BA7FA4" w14:textId="0BFD2DCE" w:rsidR="00E61900" w:rsidRDefault="00E61900" w:rsidP="00E61900">
      <w:pPr>
        <w:widowControl w:val="0"/>
      </w:pPr>
      <w:r>
        <w:rPr>
          <w:color w:val="000000"/>
          <w:sz w:val="22"/>
        </w:rPr>
        <w:t>_________________________________________________________________________________________</w:t>
      </w:r>
    </w:p>
    <w:p w14:paraId="4BBF95E3" w14:textId="77777777" w:rsidR="00E61900" w:rsidRDefault="00E61900" w:rsidP="00E61900">
      <w:pPr>
        <w:widowControl w:val="0"/>
      </w:pPr>
      <w:r>
        <w:rPr>
          <w:color w:val="000000"/>
          <w:sz w:val="22"/>
        </w:rPr>
        <w:t xml:space="preserve">       (земли, земельные участки или части земельных участков)</w:t>
      </w:r>
    </w:p>
    <w:p w14:paraId="0FE6011B" w14:textId="77777777" w:rsidR="00E61900" w:rsidRDefault="00E61900" w:rsidP="00E61900">
      <w:pPr>
        <w:widowControl w:val="0"/>
      </w:pPr>
    </w:p>
    <w:p w14:paraId="05C521E8" w14:textId="630FDB6B" w:rsidR="00E61900" w:rsidRDefault="00E61900" w:rsidP="00E61900">
      <w:pPr>
        <w:widowControl w:val="0"/>
      </w:pPr>
      <w:r>
        <w:rPr>
          <w:color w:val="000000"/>
          <w:sz w:val="22"/>
        </w:rPr>
        <w:t>5. Реквизиты решения о проведении контрольного мероприятия: ____________________________________</w:t>
      </w:r>
      <w:r w:rsidR="00171028">
        <w:rPr>
          <w:color w:val="000000"/>
          <w:sz w:val="22"/>
        </w:rPr>
        <w:t>______________________________________________________</w:t>
      </w:r>
    </w:p>
    <w:p w14:paraId="3991ACFE" w14:textId="3A1C8D2B" w:rsidR="00E61900" w:rsidRDefault="00E61900" w:rsidP="00E61900">
      <w:pPr>
        <w:widowControl w:val="0"/>
      </w:pPr>
      <w:r>
        <w:rPr>
          <w:color w:val="000000"/>
          <w:sz w:val="22"/>
        </w:rPr>
        <w:t>__________________________________________________________________________________________</w:t>
      </w:r>
    </w:p>
    <w:p w14:paraId="24A6503C" w14:textId="77777777" w:rsidR="00E61900" w:rsidRDefault="00E61900" w:rsidP="00E61900">
      <w:pPr>
        <w:widowControl w:val="0"/>
      </w:pPr>
      <w:r>
        <w:rPr>
          <w:color w:val="000000"/>
          <w:sz w:val="22"/>
        </w:rPr>
        <w:t>6. Учетный номер контрольного мероприятия и дата присвоения учетного</w:t>
      </w:r>
    </w:p>
    <w:p w14:paraId="1B60DDF9" w14:textId="31CE2C76" w:rsidR="00E61900" w:rsidRDefault="00E61900" w:rsidP="00E61900">
      <w:pPr>
        <w:widowControl w:val="0"/>
      </w:pPr>
      <w:r>
        <w:rPr>
          <w:color w:val="000000"/>
          <w:sz w:val="22"/>
        </w:rPr>
        <w:t>номера контрольного мероприятия в едином реестре проверок: ______________________________________</w:t>
      </w:r>
      <w:r w:rsidR="00171028">
        <w:rPr>
          <w:color w:val="000000"/>
          <w:sz w:val="22"/>
        </w:rPr>
        <w:t>___________________________________________________</w:t>
      </w:r>
    </w:p>
    <w:p w14:paraId="6E305A91" w14:textId="59D33D38" w:rsidR="00E61900" w:rsidRDefault="00E61900" w:rsidP="00E61900">
      <w:pPr>
        <w:widowControl w:val="0"/>
      </w:pPr>
      <w:r>
        <w:rPr>
          <w:color w:val="000000"/>
          <w:sz w:val="22"/>
        </w:rPr>
        <w:t>_________________________________________________________________________________________</w:t>
      </w:r>
    </w:p>
    <w:p w14:paraId="500F66F5" w14:textId="77777777" w:rsidR="00E61900" w:rsidRDefault="00E61900" w:rsidP="00E61900">
      <w:pPr>
        <w:widowControl w:val="0"/>
      </w:pPr>
    </w:p>
    <w:p w14:paraId="79EDAFA0" w14:textId="57291201" w:rsidR="00E61900" w:rsidRDefault="00E61900" w:rsidP="00E61900">
      <w:pPr>
        <w:widowControl w:val="0"/>
      </w:pPr>
      <w:r>
        <w:rPr>
          <w:color w:val="000000"/>
          <w:sz w:val="22"/>
        </w:rPr>
        <w:t>7. Должность,   фамилия   и   инициалы   должностного   лица   (лиц) контрольного  органа,  проводящего (-их)  контрольное  мероприятие и заполняющего (-их) проверочный лист ______________________________</w:t>
      </w:r>
      <w:r w:rsidR="00171028">
        <w:rPr>
          <w:color w:val="000000"/>
          <w:sz w:val="22"/>
        </w:rPr>
        <w:t>____________________________________________________________</w:t>
      </w:r>
    </w:p>
    <w:p w14:paraId="38706420" w14:textId="47EE9A26" w:rsidR="00E61900" w:rsidRDefault="00E61900" w:rsidP="00E61900">
      <w:pPr>
        <w:widowControl w:val="0"/>
      </w:pPr>
      <w:r>
        <w:rPr>
          <w:color w:val="000000"/>
          <w:sz w:val="22"/>
        </w:rPr>
        <w:t>__________________________________________________________________________________________</w:t>
      </w:r>
    </w:p>
    <w:p w14:paraId="04F8F638" w14:textId="77777777" w:rsidR="00E2238A" w:rsidRDefault="00E2238A" w:rsidP="00E61900">
      <w:pPr>
        <w:widowControl w:val="0"/>
        <w:jc w:val="both"/>
        <w:rPr>
          <w:color w:val="000000"/>
          <w:sz w:val="22"/>
        </w:rPr>
      </w:pPr>
    </w:p>
    <w:p w14:paraId="4ABE02FB" w14:textId="51946372" w:rsidR="00E61900" w:rsidRDefault="00E61900" w:rsidP="00E61900">
      <w:pPr>
        <w:widowControl w:val="0"/>
        <w:jc w:val="both"/>
      </w:pPr>
      <w:r>
        <w:rPr>
          <w:color w:val="000000"/>
          <w:sz w:val="22"/>
        </w:rPr>
        <w:t>8. Список контрольных вопросов, отражающих содержание обязательных требований, ответы  на  которые свидетельствуют  о  соблюдении или несоблюдении  юридическим  лицом,  индивидуальным предпринимателем, гражданином обязательных требований, составляющих предмет проверки:</w:t>
      </w:r>
    </w:p>
    <w:p w14:paraId="76852B7A" w14:textId="77777777" w:rsidR="00E61900" w:rsidRDefault="00E61900" w:rsidP="00E61900">
      <w:pPr>
        <w:widowControl w:val="0"/>
        <w:ind w:firstLine="720"/>
        <w:jc w:val="right"/>
        <w:rPr>
          <w:rFonts w:ascii="Times New Roman CYR" w:hAnsi="Times New Roman CYR" w:cs="Times New Roman CYR"/>
          <w:color w:val="000000"/>
          <w:sz w:val="24"/>
        </w:rPr>
      </w:pPr>
    </w:p>
    <w:p w14:paraId="6DE1CE6B" w14:textId="77777777" w:rsidR="00E61900" w:rsidRDefault="00E61900" w:rsidP="00E61900">
      <w:pPr>
        <w:widowControl w:val="0"/>
        <w:ind w:firstLine="720"/>
        <w:jc w:val="both"/>
        <w:rPr>
          <w:rFonts w:ascii="Times New Roman CYR" w:hAnsi="Times New Roman CYR" w:cs="Times New Roman CYR"/>
          <w:color w:val="000000"/>
          <w:sz w:val="24"/>
        </w:rPr>
      </w:pPr>
    </w:p>
    <w:tbl>
      <w:tblPr>
        <w:tblW w:w="10535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700"/>
        <w:gridCol w:w="2585"/>
        <w:gridCol w:w="3180"/>
        <w:gridCol w:w="900"/>
        <w:gridCol w:w="855"/>
        <w:gridCol w:w="1080"/>
        <w:gridCol w:w="1235"/>
      </w:tblGrid>
      <w:tr w:rsidR="00E61900" w14:paraId="261A3659" w14:textId="77777777" w:rsidTr="00BE3030">
        <w:tc>
          <w:tcPr>
            <w:tcW w:w="7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AB8DCAE" w14:textId="77777777" w:rsidR="00E61900" w:rsidRDefault="00E61900" w:rsidP="00BE3030">
            <w:pPr>
              <w:widowControl w:val="0"/>
              <w:jc w:val="center"/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№</w:t>
            </w:r>
            <w:r>
              <w:rPr>
                <w:rFonts w:ascii="Times New Roman CYR" w:eastAsia="Times New Roman CYR" w:hAnsi="Times New Roman CYR" w:cs="Times New Roman CYR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5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70F6B1C9" w14:textId="77777777" w:rsidR="00E61900" w:rsidRDefault="00E61900" w:rsidP="00BE3030">
            <w:pPr>
              <w:widowControl w:val="0"/>
              <w:jc w:val="center"/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 xml:space="preserve">Вопрос, отражающий содержание обязательных </w:t>
            </w: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lastRenderedPageBreak/>
              <w:t>требований</w:t>
            </w:r>
          </w:p>
        </w:tc>
        <w:tc>
          <w:tcPr>
            <w:tcW w:w="318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430F5D29" w14:textId="77777777" w:rsidR="00E61900" w:rsidRPr="001D2F79" w:rsidRDefault="00E61900" w:rsidP="00BE3030">
            <w:pPr>
              <w:widowControl w:val="0"/>
              <w:jc w:val="center"/>
              <w:rPr>
                <w:sz w:val="24"/>
                <w:szCs w:val="24"/>
              </w:rPr>
            </w:pPr>
            <w:r w:rsidRPr="001D2F79">
              <w:rPr>
                <w:sz w:val="24"/>
                <w:szCs w:val="24"/>
              </w:rPr>
              <w:lastRenderedPageBreak/>
              <w:t xml:space="preserve">Реквизиты нормативного правового акта, содержащего обязательные </w:t>
            </w:r>
            <w:r w:rsidRPr="001D2F79">
              <w:rPr>
                <w:sz w:val="24"/>
                <w:szCs w:val="24"/>
              </w:rPr>
              <w:lastRenderedPageBreak/>
              <w:t>требования</w:t>
            </w:r>
          </w:p>
        </w:tc>
        <w:tc>
          <w:tcPr>
            <w:tcW w:w="407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F75D286" w14:textId="77777777" w:rsidR="00E61900" w:rsidRDefault="00E61900" w:rsidP="00BE3030">
            <w:pPr>
              <w:widowControl w:val="0"/>
              <w:jc w:val="center"/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lastRenderedPageBreak/>
              <w:t>Ответы на вопросы</w:t>
            </w:r>
          </w:p>
        </w:tc>
      </w:tr>
      <w:tr w:rsidR="00E61900" w14:paraId="41607C5E" w14:textId="77777777" w:rsidTr="00BE3030">
        <w:tc>
          <w:tcPr>
            <w:tcW w:w="70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6A3BBBD" w14:textId="77777777" w:rsidR="00E61900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62661F78" w14:textId="77777777" w:rsidR="00E61900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318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02D22852" w14:textId="77777777" w:rsidR="00E61900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53619094" w14:textId="77777777" w:rsidR="00E61900" w:rsidRDefault="00E61900" w:rsidP="00BE3030">
            <w:pPr>
              <w:widowControl w:val="0"/>
              <w:jc w:val="center"/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60F45FD9" w14:textId="77777777" w:rsidR="00E61900" w:rsidRDefault="00E61900" w:rsidP="00BE3030">
            <w:pPr>
              <w:widowControl w:val="0"/>
              <w:jc w:val="center"/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A0DEFC3" w14:textId="77777777" w:rsidR="00E61900" w:rsidRDefault="00E61900" w:rsidP="00BE3030">
            <w:pPr>
              <w:widowControl w:val="0"/>
              <w:jc w:val="center"/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Неприменимо</w:t>
            </w:r>
          </w:p>
        </w:tc>
        <w:tc>
          <w:tcPr>
            <w:tcW w:w="1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3B3BCD8" w14:textId="77777777" w:rsidR="00E61900" w:rsidRDefault="00E61900" w:rsidP="00BE3030">
            <w:pPr>
              <w:widowControl w:val="0"/>
              <w:jc w:val="center"/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Примечание</w:t>
            </w:r>
          </w:p>
        </w:tc>
      </w:tr>
      <w:tr w:rsidR="00E61900" w:rsidRPr="001D2F79" w14:paraId="75607B89" w14:textId="77777777" w:rsidTr="00BE3030">
        <w:tc>
          <w:tcPr>
            <w:tcW w:w="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D8FEA15" w14:textId="77777777" w:rsidR="00E61900" w:rsidRPr="001D2F79" w:rsidRDefault="00E61900" w:rsidP="00BE3030">
            <w:pPr>
              <w:widowControl w:val="0"/>
              <w:jc w:val="center"/>
              <w:rPr>
                <w:sz w:val="24"/>
                <w:szCs w:val="24"/>
              </w:rPr>
            </w:pPr>
            <w:r w:rsidRPr="001D2F79">
              <w:rPr>
                <w:sz w:val="24"/>
                <w:szCs w:val="24"/>
              </w:rPr>
              <w:t>1</w:t>
            </w:r>
          </w:p>
        </w:tc>
        <w:tc>
          <w:tcPr>
            <w:tcW w:w="2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513E97F" w14:textId="45C42453" w:rsidR="00E61900" w:rsidRPr="001D2F79" w:rsidRDefault="00E61900" w:rsidP="00BE3030">
            <w:pPr>
              <w:widowControl w:val="0"/>
              <w:rPr>
                <w:sz w:val="24"/>
                <w:szCs w:val="24"/>
              </w:rPr>
            </w:pPr>
            <w:r w:rsidRPr="001D2F79">
              <w:rPr>
                <w:rFonts w:ascii="Times New Roman CYR" w:hAnsi="Times New Roman CYR" w:cs="Times New Roman CYR"/>
                <w:sz w:val="24"/>
                <w:szCs w:val="24"/>
              </w:rPr>
              <w:t>Соответствует ли размещение домовых знаков на зданиях и сооружениях?</w:t>
            </w:r>
          </w:p>
        </w:tc>
        <w:tc>
          <w:tcPr>
            <w:tcW w:w="3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90BB0E1" w14:textId="7A52B79E" w:rsidR="003F796D" w:rsidRPr="003F796D" w:rsidRDefault="00E61900" w:rsidP="003F796D">
            <w:pPr>
              <w:pStyle w:val="a3"/>
              <w:ind w:right="-6"/>
              <w:jc w:val="center"/>
              <w:rPr>
                <w:color w:val="000000"/>
                <w:sz w:val="24"/>
                <w:szCs w:val="24"/>
              </w:rPr>
            </w:pPr>
            <w:r w:rsidRPr="003F796D">
              <w:rPr>
                <w:sz w:val="24"/>
                <w:szCs w:val="24"/>
              </w:rPr>
              <w:t xml:space="preserve">Решение Собрания депутатов </w:t>
            </w:r>
            <w:r w:rsidR="003F796D" w:rsidRPr="003F796D">
              <w:rPr>
                <w:sz w:val="24"/>
                <w:szCs w:val="24"/>
              </w:rPr>
              <w:t>Боковского</w:t>
            </w:r>
            <w:r w:rsidRPr="003F796D">
              <w:rPr>
                <w:sz w:val="24"/>
                <w:szCs w:val="24"/>
              </w:rPr>
              <w:t xml:space="preserve"> сельского поселения от 31.10.2017 №</w:t>
            </w:r>
            <w:r w:rsidR="003F796D" w:rsidRPr="003F796D">
              <w:rPr>
                <w:sz w:val="24"/>
                <w:szCs w:val="24"/>
              </w:rPr>
              <w:t xml:space="preserve"> 54 </w:t>
            </w:r>
            <w:r w:rsidRPr="003F796D">
              <w:rPr>
                <w:sz w:val="24"/>
                <w:szCs w:val="24"/>
              </w:rPr>
              <w:t>«</w:t>
            </w:r>
            <w:r w:rsidR="003F796D" w:rsidRPr="003F796D">
              <w:rPr>
                <w:color w:val="000000"/>
                <w:sz w:val="24"/>
                <w:szCs w:val="24"/>
              </w:rPr>
              <w:t>Об утверждении Правил благоустройства территорий Боковского сельского поселения Ростовской области»</w:t>
            </w:r>
          </w:p>
          <w:p w14:paraId="67F153A6" w14:textId="127FB9E8" w:rsidR="00E61900" w:rsidRPr="003F796D" w:rsidRDefault="00E61900" w:rsidP="00BE303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022EF15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73AC20F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4339397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B1CF0A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E61900" w:rsidRPr="001D2F79" w14:paraId="31575637" w14:textId="77777777" w:rsidTr="00BE3030">
        <w:tc>
          <w:tcPr>
            <w:tcW w:w="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1702CDC" w14:textId="77777777" w:rsidR="00E61900" w:rsidRPr="001D2F79" w:rsidRDefault="00E61900" w:rsidP="00BE3030">
            <w:pPr>
              <w:widowControl w:val="0"/>
              <w:jc w:val="center"/>
              <w:rPr>
                <w:sz w:val="24"/>
                <w:szCs w:val="24"/>
              </w:rPr>
            </w:pPr>
            <w:r w:rsidRPr="001D2F79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2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775B197" w14:textId="54AFF00C" w:rsidR="00E61900" w:rsidRPr="001D2F79" w:rsidRDefault="00E61900" w:rsidP="00BE3030">
            <w:pPr>
              <w:widowControl w:val="0"/>
              <w:rPr>
                <w:sz w:val="24"/>
                <w:szCs w:val="24"/>
              </w:rPr>
            </w:pPr>
            <w:r w:rsidRPr="001D2F79">
              <w:rPr>
                <w:rFonts w:ascii="Times New Roman CYR" w:hAnsi="Times New Roman CYR" w:cs="Times New Roman CYR"/>
                <w:sz w:val="24"/>
                <w:szCs w:val="24"/>
              </w:rPr>
              <w:t>Соблюдаются ли</w:t>
            </w:r>
            <w:r w:rsidR="003F796D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1D2F79">
              <w:rPr>
                <w:rFonts w:ascii="Times New Roman CYR" w:hAnsi="Times New Roman CYR" w:cs="Times New Roman CYR"/>
                <w:sz w:val="24"/>
                <w:szCs w:val="24"/>
              </w:rPr>
              <w:t>общие требования к содержанию и уборке территорий сельского поселения в зимний,</w:t>
            </w:r>
            <w:r w:rsidR="003F796D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1D2F79">
              <w:rPr>
                <w:rFonts w:ascii="Times New Roman CYR" w:hAnsi="Times New Roman CYR" w:cs="Times New Roman CYR"/>
                <w:sz w:val="24"/>
                <w:szCs w:val="24"/>
              </w:rPr>
              <w:t>летний период?</w:t>
            </w:r>
          </w:p>
        </w:tc>
        <w:tc>
          <w:tcPr>
            <w:tcW w:w="3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92AB424" w14:textId="4E6DA07E" w:rsidR="00E61900" w:rsidRPr="003F796D" w:rsidRDefault="003F796D" w:rsidP="00BE3030">
            <w:pPr>
              <w:widowControl w:val="0"/>
              <w:rPr>
                <w:sz w:val="24"/>
                <w:szCs w:val="24"/>
              </w:rPr>
            </w:pPr>
            <w:r w:rsidRPr="003F796D">
              <w:rPr>
                <w:sz w:val="24"/>
                <w:szCs w:val="24"/>
              </w:rPr>
              <w:t>Решение Собрания депутатов Боковского сельского поселения от 31.10.2017 № 54 «</w:t>
            </w:r>
            <w:r w:rsidRPr="003F796D">
              <w:rPr>
                <w:color w:val="000000"/>
                <w:sz w:val="24"/>
                <w:szCs w:val="24"/>
              </w:rPr>
              <w:t>Об утверждении Правил благоустройства территорий Боковского сельского поселения Ростовской области»</w:t>
            </w: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64D8B18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7DDCC2B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2EE6D27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FDE61B6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E61900" w:rsidRPr="001D2F79" w14:paraId="6A42932D" w14:textId="77777777" w:rsidTr="00BE3030">
        <w:tc>
          <w:tcPr>
            <w:tcW w:w="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E934050" w14:textId="77777777" w:rsidR="00E61900" w:rsidRPr="001D2F79" w:rsidRDefault="00E61900" w:rsidP="00BE3030">
            <w:pPr>
              <w:widowControl w:val="0"/>
              <w:jc w:val="center"/>
              <w:rPr>
                <w:sz w:val="24"/>
                <w:szCs w:val="24"/>
              </w:rPr>
            </w:pPr>
            <w:r w:rsidRPr="001D2F79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2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2173013" w14:textId="77777777" w:rsidR="00E61900" w:rsidRPr="001D2F79" w:rsidRDefault="00E61900" w:rsidP="00BE3030">
            <w:pPr>
              <w:widowControl w:val="0"/>
              <w:rPr>
                <w:sz w:val="24"/>
                <w:szCs w:val="24"/>
              </w:rPr>
            </w:pPr>
            <w:r w:rsidRPr="001D2F79">
              <w:rPr>
                <w:sz w:val="24"/>
                <w:szCs w:val="24"/>
              </w:rPr>
              <w:t>Имеется ли оборудованные контейнерные площадки накопления твердых коммунальных отходов</w:t>
            </w:r>
          </w:p>
        </w:tc>
        <w:tc>
          <w:tcPr>
            <w:tcW w:w="3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E9C4235" w14:textId="20013A50" w:rsidR="00E61900" w:rsidRPr="003F796D" w:rsidRDefault="003F796D" w:rsidP="00BE3030">
            <w:pPr>
              <w:widowControl w:val="0"/>
              <w:rPr>
                <w:sz w:val="24"/>
                <w:szCs w:val="24"/>
              </w:rPr>
            </w:pPr>
            <w:r w:rsidRPr="003F796D">
              <w:rPr>
                <w:sz w:val="24"/>
                <w:szCs w:val="24"/>
              </w:rPr>
              <w:t>Решение Собрания депутатов Боковского сельского поселения от 31.10.2017 № 54 «</w:t>
            </w:r>
            <w:r w:rsidRPr="003F796D">
              <w:rPr>
                <w:color w:val="000000"/>
                <w:sz w:val="24"/>
                <w:szCs w:val="24"/>
              </w:rPr>
              <w:t>Об утверждении Правил благоустройства территорий Боковского сельского поселения Ростовской области</w:t>
            </w:r>
            <w:r w:rsidR="00E61900" w:rsidRPr="003F796D">
              <w:rPr>
                <w:sz w:val="24"/>
                <w:szCs w:val="24"/>
              </w:rPr>
              <w:t>»</w:t>
            </w: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BA4EE74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15CB415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C75383C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7FB2EE3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E61900" w:rsidRPr="001D2F79" w14:paraId="02BE2242" w14:textId="77777777" w:rsidTr="00BE3030">
        <w:tc>
          <w:tcPr>
            <w:tcW w:w="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71527F3" w14:textId="77777777" w:rsidR="00E61900" w:rsidRPr="001D2F79" w:rsidRDefault="00E61900" w:rsidP="00BE3030">
            <w:pPr>
              <w:widowControl w:val="0"/>
              <w:jc w:val="center"/>
              <w:rPr>
                <w:sz w:val="24"/>
                <w:szCs w:val="24"/>
              </w:rPr>
            </w:pPr>
            <w:r w:rsidRPr="001D2F79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2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1AA5FC2" w14:textId="77777777" w:rsidR="00E61900" w:rsidRPr="001D2F79" w:rsidRDefault="00E61900" w:rsidP="00BE3030">
            <w:pPr>
              <w:widowControl w:val="0"/>
              <w:rPr>
                <w:sz w:val="24"/>
                <w:szCs w:val="24"/>
              </w:rPr>
            </w:pPr>
            <w:r w:rsidRPr="001D2F79">
              <w:rPr>
                <w:sz w:val="24"/>
                <w:szCs w:val="24"/>
              </w:rPr>
              <w:t>Соблюдаются ли требования по размещению информации на зданиях и сооружениях общественного назначения для осуществления беспрепятственного доступа инвалидов к таким объектам</w:t>
            </w:r>
          </w:p>
        </w:tc>
        <w:tc>
          <w:tcPr>
            <w:tcW w:w="3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0285E16" w14:textId="65F9E093" w:rsidR="00E61900" w:rsidRPr="003F796D" w:rsidRDefault="003F796D" w:rsidP="00BE3030">
            <w:pPr>
              <w:widowControl w:val="0"/>
              <w:rPr>
                <w:sz w:val="24"/>
                <w:szCs w:val="24"/>
              </w:rPr>
            </w:pPr>
            <w:r w:rsidRPr="003F796D">
              <w:rPr>
                <w:sz w:val="24"/>
                <w:szCs w:val="24"/>
              </w:rPr>
              <w:t>Решение Собрания депутатов Боковского сельского поселения от 31.10.2017 № 54 «</w:t>
            </w:r>
            <w:r w:rsidRPr="003F796D">
              <w:rPr>
                <w:color w:val="000000"/>
                <w:sz w:val="24"/>
                <w:szCs w:val="24"/>
              </w:rPr>
              <w:t>Об утверждении Правил благоустройства территорий Боковского сельского поселения Ростовской области»</w:t>
            </w: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7AE25D8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EEE9D9E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321A18C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C3F481B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E61900" w:rsidRPr="001D2F79" w14:paraId="5D84D0B4" w14:textId="77777777" w:rsidTr="00BE3030">
        <w:tc>
          <w:tcPr>
            <w:tcW w:w="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334E769" w14:textId="77777777" w:rsidR="00E61900" w:rsidRPr="001D2F79" w:rsidRDefault="00E61900" w:rsidP="00BE3030">
            <w:pPr>
              <w:widowControl w:val="0"/>
              <w:jc w:val="center"/>
              <w:rPr>
                <w:sz w:val="24"/>
                <w:szCs w:val="24"/>
              </w:rPr>
            </w:pPr>
            <w:r w:rsidRPr="001D2F79">
              <w:rPr>
                <w:sz w:val="24"/>
                <w:szCs w:val="24"/>
              </w:rPr>
              <w:t>5</w:t>
            </w:r>
          </w:p>
        </w:tc>
        <w:tc>
          <w:tcPr>
            <w:tcW w:w="2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F9E9225" w14:textId="77777777" w:rsidR="00E61900" w:rsidRPr="001D2F79" w:rsidRDefault="00E61900" w:rsidP="00BE3030">
            <w:pPr>
              <w:widowControl w:val="0"/>
              <w:rPr>
                <w:sz w:val="24"/>
                <w:szCs w:val="24"/>
              </w:rPr>
            </w:pPr>
            <w:r w:rsidRPr="001D2F79">
              <w:rPr>
                <w:rFonts w:ascii="Times New Roman CYR" w:hAnsi="Times New Roman CYR" w:cs="Times New Roman CYR"/>
                <w:sz w:val="24"/>
                <w:szCs w:val="24"/>
              </w:rPr>
              <w:t>Осуществляется ли проведение мероприятий по обеспечению сохранности зеленых насаждений в целом, обеспечивается ли квалифицированный уход за существующими зелеными насаждениями</w:t>
            </w:r>
          </w:p>
        </w:tc>
        <w:tc>
          <w:tcPr>
            <w:tcW w:w="3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1596E9A" w14:textId="2624F058" w:rsidR="00E61900" w:rsidRPr="003F796D" w:rsidRDefault="003F796D" w:rsidP="00BE3030">
            <w:pPr>
              <w:widowControl w:val="0"/>
              <w:rPr>
                <w:sz w:val="24"/>
                <w:szCs w:val="24"/>
              </w:rPr>
            </w:pPr>
            <w:r w:rsidRPr="003F796D">
              <w:rPr>
                <w:sz w:val="24"/>
                <w:szCs w:val="24"/>
              </w:rPr>
              <w:t>Решение Собрания депутатов Боковского сельского поселения от 31.10.2017 № 54 «</w:t>
            </w:r>
            <w:r w:rsidRPr="003F796D">
              <w:rPr>
                <w:color w:val="000000"/>
                <w:sz w:val="24"/>
                <w:szCs w:val="24"/>
              </w:rPr>
              <w:t>Об утверждении Правил благоустройства территорий Боковского сельского поселения Ростовской области</w:t>
            </w:r>
            <w:r w:rsidRPr="003F796D">
              <w:rPr>
                <w:sz w:val="24"/>
                <w:szCs w:val="24"/>
              </w:rPr>
              <w:t>»</w:t>
            </w: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EF50FFF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A735B76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688B60D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BCF80D" w14:textId="77777777" w:rsidR="00E61900" w:rsidRPr="001D2F79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E61900" w14:paraId="7BA497EA" w14:textId="77777777" w:rsidTr="00BE3030">
        <w:tc>
          <w:tcPr>
            <w:tcW w:w="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B477C41" w14:textId="77777777" w:rsidR="00E61900" w:rsidRDefault="00E61900" w:rsidP="00BE3030">
            <w:pPr>
              <w:widowControl w:val="0"/>
              <w:jc w:val="center"/>
            </w:pPr>
          </w:p>
        </w:tc>
        <w:tc>
          <w:tcPr>
            <w:tcW w:w="2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076B4EA" w14:textId="77777777" w:rsidR="00E61900" w:rsidRDefault="00E61900" w:rsidP="00BE3030">
            <w:pPr>
              <w:widowControl w:val="0"/>
            </w:pPr>
          </w:p>
        </w:tc>
        <w:tc>
          <w:tcPr>
            <w:tcW w:w="3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5072CAE" w14:textId="77777777" w:rsidR="00E61900" w:rsidRDefault="00E61900" w:rsidP="00BE3030">
            <w:pPr>
              <w:widowControl w:val="0"/>
            </w:pP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F49E779" w14:textId="77777777" w:rsidR="00E61900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color w:val="000000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1420C1D" w14:textId="77777777" w:rsidR="00E61900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DD77173" w14:textId="77777777" w:rsidR="00E61900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color w:val="000000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D283C78" w14:textId="77777777" w:rsidR="00E61900" w:rsidRDefault="00E61900" w:rsidP="00BE3030">
            <w:pPr>
              <w:widowControl w:val="0"/>
              <w:snapToGrid w:val="0"/>
              <w:jc w:val="both"/>
              <w:rPr>
                <w:rFonts w:ascii="Times New Roman CYR" w:hAnsi="Times New Roman CYR" w:cs="Times New Roman CYR"/>
                <w:color w:val="000000"/>
                <w:sz w:val="24"/>
              </w:rPr>
            </w:pPr>
          </w:p>
        </w:tc>
      </w:tr>
    </w:tbl>
    <w:p w14:paraId="7464E16B" w14:textId="77777777" w:rsidR="00E61900" w:rsidRDefault="00E61900" w:rsidP="00E61900">
      <w:pPr>
        <w:widowControl w:val="0"/>
        <w:ind w:firstLine="720"/>
        <w:jc w:val="both"/>
        <w:rPr>
          <w:rFonts w:ascii="Times New Roman CYR" w:hAnsi="Times New Roman CYR" w:cs="Times New Roman CYR"/>
          <w:color w:val="000000"/>
          <w:sz w:val="24"/>
        </w:rPr>
      </w:pPr>
    </w:p>
    <w:p w14:paraId="5D28B7FC" w14:textId="77777777" w:rsidR="00E61900" w:rsidRDefault="00E61900" w:rsidP="00E61900">
      <w:pPr>
        <w:widowControl w:val="0"/>
      </w:pPr>
      <w:r>
        <w:rPr>
          <w:color w:val="000000"/>
          <w:sz w:val="22"/>
        </w:rPr>
        <w:t>Пояснения и дополнения по вопросам, содержащимся в перечне:</w:t>
      </w:r>
    </w:p>
    <w:p w14:paraId="7E2730F5" w14:textId="77777777" w:rsidR="00E61900" w:rsidRDefault="00E61900" w:rsidP="00E61900">
      <w:pPr>
        <w:widowControl w:val="0"/>
      </w:pPr>
      <w:r>
        <w:rPr>
          <w:color w:val="000000"/>
          <w:sz w:val="22"/>
        </w:rPr>
        <w:t>______________________________________________________________________</w:t>
      </w:r>
    </w:p>
    <w:p w14:paraId="408E3538" w14:textId="77777777" w:rsidR="00E61900" w:rsidRDefault="00E61900" w:rsidP="00E61900">
      <w:pPr>
        <w:widowControl w:val="0"/>
      </w:pPr>
      <w:r>
        <w:rPr>
          <w:color w:val="000000"/>
          <w:sz w:val="22"/>
        </w:rPr>
        <w:t>______________________________________________________________________</w:t>
      </w:r>
    </w:p>
    <w:p w14:paraId="2A9C75E5" w14:textId="77777777" w:rsidR="00E61900" w:rsidRDefault="00E61900" w:rsidP="00E61900">
      <w:pPr>
        <w:widowControl w:val="0"/>
      </w:pPr>
      <w:r>
        <w:rPr>
          <w:color w:val="000000"/>
          <w:sz w:val="22"/>
        </w:rPr>
        <w:t>______________________________________________________________________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1"/>
        <w:gridCol w:w="4347"/>
      </w:tblGrid>
      <w:tr w:rsidR="00E61900" w14:paraId="10BBBB51" w14:textId="77777777" w:rsidTr="00BE3030">
        <w:tc>
          <w:tcPr>
            <w:tcW w:w="5351" w:type="dxa"/>
            <w:shd w:val="clear" w:color="auto" w:fill="auto"/>
          </w:tcPr>
          <w:p w14:paraId="4F638FC8" w14:textId="77777777" w:rsidR="00E61900" w:rsidRDefault="00E61900" w:rsidP="00BE3030">
            <w:pPr>
              <w:widowControl w:val="0"/>
            </w:pPr>
            <w:r>
              <w:rPr>
                <w:color w:val="000000"/>
                <w:sz w:val="22"/>
              </w:rPr>
              <w:t>"___" _____________ 20__ г.</w:t>
            </w:r>
          </w:p>
          <w:p w14:paraId="398FD156" w14:textId="44B7E5A7" w:rsidR="00E61900" w:rsidRDefault="00E61900" w:rsidP="00BE3030">
            <w:pPr>
              <w:widowControl w:val="0"/>
              <w:jc w:val="both"/>
            </w:pPr>
            <w:r>
              <w:rPr>
                <w:color w:val="000000"/>
              </w:rPr>
              <w:t>(указывается дата заполнения проверочного листа)</w:t>
            </w:r>
          </w:p>
        </w:tc>
        <w:tc>
          <w:tcPr>
            <w:tcW w:w="4347" w:type="dxa"/>
            <w:shd w:val="clear" w:color="auto" w:fill="auto"/>
          </w:tcPr>
          <w:p w14:paraId="5D5E9660" w14:textId="77777777" w:rsidR="00E61900" w:rsidRDefault="00E61900" w:rsidP="00BE3030">
            <w:pPr>
              <w:widowControl w:val="0"/>
              <w:snapToGrid w:val="0"/>
              <w:jc w:val="both"/>
              <w:rPr>
                <w:color w:val="000000"/>
                <w:sz w:val="24"/>
              </w:rPr>
            </w:pPr>
          </w:p>
        </w:tc>
      </w:tr>
      <w:tr w:rsidR="00E61900" w14:paraId="77338420" w14:textId="77777777" w:rsidTr="00BE3030">
        <w:tc>
          <w:tcPr>
            <w:tcW w:w="9698" w:type="dxa"/>
            <w:gridSpan w:val="2"/>
            <w:shd w:val="clear" w:color="auto" w:fill="auto"/>
          </w:tcPr>
          <w:p w14:paraId="0D0DCF1F" w14:textId="77777777" w:rsidR="00E61900" w:rsidRDefault="00E61900" w:rsidP="00BE3030">
            <w:pPr>
              <w:widowControl w:val="0"/>
              <w:jc w:val="both"/>
            </w:pPr>
            <w:r>
              <w:rPr>
                <w:color w:val="000000"/>
                <w:sz w:val="24"/>
              </w:rPr>
              <w:t>Подписи лица (лиц), проводящего (проводящих) проверку:</w:t>
            </w:r>
          </w:p>
          <w:p w14:paraId="65CF90AE" w14:textId="77777777" w:rsidR="00E61900" w:rsidRDefault="00E61900" w:rsidP="00BE3030">
            <w:pPr>
              <w:widowControl w:val="0"/>
            </w:pPr>
            <w:r>
              <w:rPr>
                <w:color w:val="000000"/>
                <w:sz w:val="22"/>
              </w:rPr>
              <w:t>Должность ____________________________________ /Ф.И.О.</w:t>
            </w:r>
          </w:p>
          <w:p w14:paraId="66EE5ACB" w14:textId="77777777" w:rsidR="00E61900" w:rsidRDefault="00E61900" w:rsidP="00BE3030">
            <w:pPr>
              <w:widowControl w:val="0"/>
            </w:pPr>
            <w:r>
              <w:rPr>
                <w:color w:val="000000"/>
                <w:sz w:val="22"/>
              </w:rPr>
              <w:t>Должность ____________________________________ /Ф.И.О.</w:t>
            </w:r>
          </w:p>
          <w:p w14:paraId="611E1A0D" w14:textId="77777777" w:rsidR="00E61900" w:rsidRDefault="00E61900" w:rsidP="00BE3030">
            <w:pPr>
              <w:widowControl w:val="0"/>
              <w:jc w:val="both"/>
              <w:rPr>
                <w:color w:val="000000"/>
                <w:sz w:val="24"/>
              </w:rPr>
            </w:pPr>
          </w:p>
          <w:p w14:paraId="5ADA4BAC" w14:textId="77777777" w:rsidR="00E61900" w:rsidRDefault="00E61900" w:rsidP="00BE3030">
            <w:pPr>
              <w:widowControl w:val="0"/>
              <w:jc w:val="both"/>
            </w:pPr>
            <w:r>
              <w:rPr>
                <w:color w:val="000000"/>
                <w:sz w:val="24"/>
              </w:rPr>
              <w:t>С проверочным листом ознакомлен(а):</w:t>
            </w:r>
          </w:p>
          <w:p w14:paraId="0395F55B" w14:textId="77777777" w:rsidR="00E61900" w:rsidRDefault="00E61900" w:rsidP="00BE3030">
            <w:pPr>
              <w:widowControl w:val="0"/>
            </w:pPr>
            <w:r>
              <w:rPr>
                <w:color w:val="000000"/>
                <w:sz w:val="22"/>
              </w:rPr>
              <w:t>_______________________________________________________________</w:t>
            </w:r>
          </w:p>
          <w:p w14:paraId="2AF25ECE" w14:textId="77777777" w:rsidR="00E61900" w:rsidRDefault="00E61900" w:rsidP="00BE3030">
            <w:pPr>
              <w:widowControl w:val="0"/>
              <w:jc w:val="center"/>
            </w:pPr>
            <w:r>
              <w:rPr>
                <w:color w:val="000000"/>
                <w:sz w:val="24"/>
              </w:rPr>
              <w:t>(фамилия, имя, отчество (в случае, если имеется), должность руководителя,</w:t>
            </w:r>
          </w:p>
          <w:p w14:paraId="2F2BC7E6" w14:textId="77777777" w:rsidR="00E61900" w:rsidRDefault="00E61900" w:rsidP="00BE3030">
            <w:pPr>
              <w:widowControl w:val="0"/>
              <w:jc w:val="center"/>
            </w:pPr>
            <w:r>
              <w:rPr>
                <w:color w:val="000000"/>
                <w:sz w:val="24"/>
              </w:rPr>
              <w:t>иного должностного лица или уполномоченного представителя юридического</w:t>
            </w:r>
          </w:p>
          <w:p w14:paraId="3DA08BD6" w14:textId="77777777" w:rsidR="00E61900" w:rsidRDefault="00E61900" w:rsidP="00BE3030">
            <w:pPr>
              <w:widowControl w:val="0"/>
              <w:jc w:val="center"/>
            </w:pPr>
            <w:r>
              <w:rPr>
                <w:color w:val="000000"/>
                <w:sz w:val="24"/>
              </w:rPr>
              <w:t>лица, индивидуального предпринимателя, его уполномоченного представителя)</w:t>
            </w:r>
          </w:p>
          <w:p w14:paraId="53215CF2" w14:textId="77777777" w:rsidR="00E61900" w:rsidRDefault="00E61900" w:rsidP="00BE3030">
            <w:pPr>
              <w:widowControl w:val="0"/>
            </w:pPr>
            <w:r>
              <w:rPr>
                <w:color w:val="000000"/>
                <w:sz w:val="22"/>
              </w:rPr>
              <w:t>"__" ____________________ 20__ г. _____________________________</w:t>
            </w:r>
          </w:p>
          <w:p w14:paraId="41F77F57" w14:textId="77777777" w:rsidR="00E61900" w:rsidRDefault="00E61900" w:rsidP="00BE3030">
            <w:pPr>
              <w:widowControl w:val="0"/>
            </w:pPr>
            <w:r>
              <w:rPr>
                <w:color w:val="000000"/>
                <w:sz w:val="22"/>
              </w:rPr>
              <w:t xml:space="preserve">                                            (подпись)</w:t>
            </w:r>
          </w:p>
          <w:p w14:paraId="4EDCF4C3" w14:textId="77777777" w:rsidR="00E61900" w:rsidRDefault="00E61900" w:rsidP="00BE3030">
            <w:pPr>
              <w:widowControl w:val="0"/>
              <w:jc w:val="both"/>
            </w:pPr>
            <w:r>
              <w:rPr>
                <w:color w:val="000000"/>
                <w:sz w:val="24"/>
              </w:rPr>
              <w:t>Отметка об отказе ознакомления с проверочным листом:</w:t>
            </w:r>
          </w:p>
          <w:p w14:paraId="0DA6B39C" w14:textId="77777777" w:rsidR="00E61900" w:rsidRDefault="00E61900" w:rsidP="00BE3030">
            <w:pPr>
              <w:widowControl w:val="0"/>
            </w:pPr>
            <w:r>
              <w:rPr>
                <w:color w:val="000000"/>
                <w:sz w:val="22"/>
              </w:rPr>
              <w:t>_______________________________________________________________</w:t>
            </w:r>
          </w:p>
          <w:p w14:paraId="4F45282F" w14:textId="77777777" w:rsidR="00E61900" w:rsidRDefault="00E61900" w:rsidP="00BE3030">
            <w:pPr>
              <w:widowControl w:val="0"/>
              <w:jc w:val="center"/>
            </w:pPr>
            <w:r>
              <w:rPr>
                <w:color w:val="000000"/>
                <w:sz w:val="24"/>
              </w:rPr>
              <w:t>(фамилия, имя, отчество (в случае, если имеется), уполномоченного</w:t>
            </w:r>
          </w:p>
          <w:p w14:paraId="2B237BFA" w14:textId="77777777" w:rsidR="00E61900" w:rsidRDefault="00E61900" w:rsidP="00BE3030">
            <w:pPr>
              <w:widowControl w:val="0"/>
              <w:jc w:val="center"/>
            </w:pPr>
            <w:r>
              <w:rPr>
                <w:color w:val="000000"/>
                <w:sz w:val="24"/>
              </w:rPr>
              <w:t>должностного лица (лиц), проводящего проверку)</w:t>
            </w:r>
          </w:p>
          <w:p w14:paraId="0B57E4B0" w14:textId="77777777" w:rsidR="00E61900" w:rsidRDefault="00E61900" w:rsidP="00BE3030">
            <w:pPr>
              <w:widowControl w:val="0"/>
            </w:pPr>
            <w:r>
              <w:rPr>
                <w:color w:val="000000"/>
                <w:sz w:val="22"/>
              </w:rPr>
              <w:t>"__" ____________________ 20__ г. _____________________________</w:t>
            </w:r>
          </w:p>
          <w:p w14:paraId="45ECF6A0" w14:textId="77777777" w:rsidR="00E61900" w:rsidRDefault="00E61900" w:rsidP="00BE3030">
            <w:pPr>
              <w:widowControl w:val="0"/>
            </w:pPr>
            <w:r>
              <w:rPr>
                <w:color w:val="000000"/>
                <w:sz w:val="22"/>
              </w:rPr>
              <w:t xml:space="preserve">                                            (подпись)</w:t>
            </w:r>
          </w:p>
          <w:p w14:paraId="2EBE24EE" w14:textId="77777777" w:rsidR="00E61900" w:rsidRDefault="00E61900" w:rsidP="00BE3030">
            <w:pPr>
              <w:widowControl w:val="0"/>
              <w:jc w:val="both"/>
            </w:pPr>
            <w:r>
              <w:rPr>
                <w:color w:val="000000"/>
                <w:sz w:val="24"/>
              </w:rPr>
              <w:t>Копию проверочного листа получил(а):</w:t>
            </w:r>
          </w:p>
          <w:p w14:paraId="4F9B78E8" w14:textId="77777777" w:rsidR="00E61900" w:rsidRDefault="00E61900" w:rsidP="00BE3030">
            <w:pPr>
              <w:widowControl w:val="0"/>
              <w:jc w:val="both"/>
            </w:pPr>
            <w:r>
              <w:rPr>
                <w:color w:val="000000"/>
                <w:sz w:val="24"/>
              </w:rPr>
              <w:t>___________________________________________________________________________</w:t>
            </w:r>
          </w:p>
          <w:p w14:paraId="1A7A29D6" w14:textId="77777777" w:rsidR="00E61900" w:rsidRDefault="00E61900" w:rsidP="00BE3030">
            <w:pPr>
              <w:widowControl w:val="0"/>
              <w:jc w:val="center"/>
            </w:pPr>
            <w:r>
              <w:rPr>
                <w:color w:val="000000"/>
                <w:sz w:val="24"/>
              </w:rPr>
              <w:t>(фамилия, имя, отчество (в случае, если имеется), должность руководителя,</w:t>
            </w:r>
          </w:p>
          <w:p w14:paraId="5BA3AA24" w14:textId="77777777" w:rsidR="00E61900" w:rsidRDefault="00E61900" w:rsidP="00BE3030">
            <w:pPr>
              <w:widowControl w:val="0"/>
              <w:jc w:val="center"/>
            </w:pPr>
            <w:r>
              <w:rPr>
                <w:color w:val="000000"/>
                <w:sz w:val="24"/>
              </w:rPr>
              <w:t>иного должностного лица или уполномоченного представителя юридического</w:t>
            </w:r>
          </w:p>
          <w:p w14:paraId="30C31825" w14:textId="77777777" w:rsidR="00E61900" w:rsidRDefault="00E61900" w:rsidP="00BE3030">
            <w:pPr>
              <w:widowControl w:val="0"/>
              <w:jc w:val="center"/>
            </w:pPr>
            <w:r>
              <w:rPr>
                <w:color w:val="000000"/>
                <w:sz w:val="24"/>
              </w:rPr>
              <w:t>лица, индивидуального предпринимателя, его уполномоченного представителя)</w:t>
            </w:r>
          </w:p>
          <w:p w14:paraId="478220F4" w14:textId="77777777" w:rsidR="00E61900" w:rsidRDefault="00E61900" w:rsidP="00BE3030">
            <w:pPr>
              <w:widowControl w:val="0"/>
            </w:pPr>
            <w:r>
              <w:rPr>
                <w:color w:val="000000"/>
                <w:sz w:val="22"/>
              </w:rPr>
              <w:t>"__" ____________________ 20__ г. _____________________________</w:t>
            </w:r>
          </w:p>
          <w:p w14:paraId="6636FE7D" w14:textId="77777777" w:rsidR="00E61900" w:rsidRDefault="00E61900" w:rsidP="00BE3030">
            <w:pPr>
              <w:widowControl w:val="0"/>
            </w:pPr>
            <w:r>
              <w:rPr>
                <w:color w:val="000000"/>
                <w:sz w:val="22"/>
              </w:rPr>
              <w:t xml:space="preserve">                                            (подпись)</w:t>
            </w:r>
          </w:p>
          <w:p w14:paraId="66CDF70C" w14:textId="77777777" w:rsidR="00E61900" w:rsidRDefault="00E61900" w:rsidP="00BE3030">
            <w:pPr>
              <w:widowControl w:val="0"/>
              <w:jc w:val="both"/>
            </w:pPr>
            <w:r>
              <w:rPr>
                <w:color w:val="000000"/>
                <w:sz w:val="24"/>
              </w:rPr>
              <w:t>Отметка об отказе получения проверочного листа:</w:t>
            </w:r>
          </w:p>
          <w:p w14:paraId="068B67F2" w14:textId="77777777" w:rsidR="00E61900" w:rsidRDefault="00E61900" w:rsidP="00BE3030">
            <w:pPr>
              <w:widowControl w:val="0"/>
            </w:pPr>
            <w:r>
              <w:rPr>
                <w:color w:val="000000"/>
                <w:sz w:val="22"/>
              </w:rPr>
              <w:t>_______________________________________________________________</w:t>
            </w:r>
          </w:p>
          <w:p w14:paraId="2D1F6790" w14:textId="77777777" w:rsidR="00E61900" w:rsidRDefault="00E61900" w:rsidP="00BE3030">
            <w:pPr>
              <w:widowControl w:val="0"/>
              <w:jc w:val="center"/>
            </w:pPr>
            <w:r>
              <w:rPr>
                <w:color w:val="000000"/>
                <w:sz w:val="24"/>
              </w:rPr>
              <w:t>(фамилия, имя, отчество (в случае, если имеется), уполномоченного</w:t>
            </w:r>
          </w:p>
          <w:p w14:paraId="28D4BF14" w14:textId="77777777" w:rsidR="00E61900" w:rsidRDefault="00E61900" w:rsidP="00BE3030">
            <w:pPr>
              <w:widowControl w:val="0"/>
              <w:jc w:val="center"/>
            </w:pPr>
            <w:r>
              <w:rPr>
                <w:color w:val="000000"/>
                <w:sz w:val="24"/>
              </w:rPr>
              <w:t>должностного лица (лиц), проводящего проверку)</w:t>
            </w:r>
          </w:p>
          <w:p w14:paraId="04B32BD9" w14:textId="77777777" w:rsidR="00E61900" w:rsidRDefault="00E61900" w:rsidP="00BE3030">
            <w:pPr>
              <w:widowControl w:val="0"/>
            </w:pPr>
            <w:r>
              <w:rPr>
                <w:color w:val="000000"/>
                <w:sz w:val="22"/>
              </w:rPr>
              <w:t>"__" ____________________ 20__ г. _____________________________</w:t>
            </w:r>
          </w:p>
          <w:p w14:paraId="68A5E58B" w14:textId="77777777" w:rsidR="00E61900" w:rsidRDefault="00E61900" w:rsidP="00BE3030">
            <w:pPr>
              <w:widowControl w:val="0"/>
            </w:pPr>
            <w:r>
              <w:rPr>
                <w:color w:val="000000"/>
                <w:sz w:val="22"/>
              </w:rPr>
              <w:t xml:space="preserve">                                            (подпись)</w:t>
            </w:r>
          </w:p>
          <w:p w14:paraId="3F63EACD" w14:textId="77777777" w:rsidR="00E61900" w:rsidRDefault="00E61900" w:rsidP="00BE3030">
            <w:pPr>
              <w:widowControl w:val="0"/>
              <w:jc w:val="both"/>
              <w:rPr>
                <w:color w:val="000000"/>
                <w:sz w:val="24"/>
              </w:rPr>
            </w:pPr>
          </w:p>
        </w:tc>
      </w:tr>
    </w:tbl>
    <w:p w14:paraId="0E60AEAC" w14:textId="77777777" w:rsidR="00E61900" w:rsidRDefault="00E61900" w:rsidP="00E61900">
      <w:pPr>
        <w:widowControl w:val="0"/>
        <w:jc w:val="both"/>
      </w:pPr>
      <w:r>
        <w:rPr>
          <w:color w:val="000000"/>
          <w:sz w:val="22"/>
          <w:szCs w:val="22"/>
        </w:rPr>
        <w:t>Рекомендации по заполнению контрольного листа (списка контрольных вопросов):</w:t>
      </w:r>
    </w:p>
    <w:p w14:paraId="2E19B774" w14:textId="2B902676" w:rsidR="00E61900" w:rsidRDefault="00E61900" w:rsidP="00E61900">
      <w:pPr>
        <w:widowControl w:val="0"/>
        <w:jc w:val="both"/>
      </w:pPr>
      <w:r>
        <w:rPr>
          <w:color w:val="000000"/>
          <w:sz w:val="22"/>
          <w:szCs w:val="22"/>
        </w:rPr>
        <w:tab/>
        <w:t>в позиции «</w:t>
      </w:r>
      <w:r>
        <w:rPr>
          <w:b/>
          <w:bCs/>
          <w:color w:val="000000"/>
          <w:sz w:val="22"/>
          <w:szCs w:val="22"/>
        </w:rPr>
        <w:t>Да</w:t>
      </w:r>
      <w:r>
        <w:rPr>
          <w:color w:val="000000"/>
          <w:sz w:val="22"/>
          <w:szCs w:val="22"/>
        </w:rPr>
        <w:t>» проставляется отметка, если предъявляемое требование реализовано в полном объеме;</w:t>
      </w:r>
    </w:p>
    <w:p w14:paraId="2B9FB51C" w14:textId="77777777" w:rsidR="00E61900" w:rsidRDefault="00E61900" w:rsidP="00E61900">
      <w:pPr>
        <w:widowControl w:val="0"/>
        <w:jc w:val="both"/>
      </w:pPr>
      <w:r>
        <w:rPr>
          <w:color w:val="000000"/>
          <w:sz w:val="22"/>
          <w:szCs w:val="22"/>
        </w:rPr>
        <w:tab/>
        <w:t>в позиции «</w:t>
      </w:r>
      <w:r>
        <w:rPr>
          <w:b/>
          <w:bCs/>
          <w:color w:val="000000"/>
          <w:sz w:val="22"/>
          <w:szCs w:val="22"/>
        </w:rPr>
        <w:t>Нет</w:t>
      </w:r>
      <w:r>
        <w:rPr>
          <w:color w:val="000000"/>
          <w:sz w:val="22"/>
          <w:szCs w:val="22"/>
        </w:rPr>
        <w:t>» проставляется отметка, если предъявляемое требование не реализовано или реализовано не в полном объеме;</w:t>
      </w:r>
    </w:p>
    <w:p w14:paraId="28F3B017" w14:textId="77777777" w:rsidR="00E61900" w:rsidRDefault="00E61900" w:rsidP="00E61900">
      <w:pPr>
        <w:widowControl w:val="0"/>
        <w:jc w:val="both"/>
      </w:pPr>
      <w:r>
        <w:rPr>
          <w:color w:val="000000"/>
          <w:sz w:val="22"/>
          <w:szCs w:val="22"/>
        </w:rPr>
        <w:tab/>
        <w:t>в позиции «</w:t>
      </w:r>
      <w:r>
        <w:rPr>
          <w:b/>
          <w:bCs/>
          <w:color w:val="000000"/>
          <w:sz w:val="22"/>
          <w:szCs w:val="22"/>
        </w:rPr>
        <w:t>Неприменимо</w:t>
      </w:r>
      <w:r>
        <w:rPr>
          <w:color w:val="000000"/>
          <w:sz w:val="22"/>
          <w:szCs w:val="22"/>
        </w:rPr>
        <w:t>» проставляется отметка, если предъявляемое требование не подлежит реализации проверяемым субъектам и (или) контролю применительно к данному проверяемому субъекту;</w:t>
      </w:r>
    </w:p>
    <w:p w14:paraId="27B72FAF" w14:textId="24344DD8" w:rsidR="00E61900" w:rsidRDefault="00E61900" w:rsidP="00E61900">
      <w:pPr>
        <w:widowControl w:val="0"/>
        <w:spacing w:line="276" w:lineRule="auto"/>
        <w:jc w:val="both"/>
      </w:pPr>
      <w:r>
        <w:rPr>
          <w:color w:val="000000"/>
          <w:sz w:val="22"/>
          <w:szCs w:val="22"/>
        </w:rPr>
        <w:tab/>
        <w:t>в позиции «</w:t>
      </w:r>
      <w:r>
        <w:rPr>
          <w:b/>
          <w:bCs/>
          <w:color w:val="000000"/>
          <w:sz w:val="22"/>
          <w:szCs w:val="22"/>
        </w:rPr>
        <w:t>Примечание</w:t>
      </w:r>
      <w:r>
        <w:rPr>
          <w:color w:val="000000"/>
          <w:sz w:val="22"/>
          <w:szCs w:val="22"/>
        </w:rPr>
        <w:t>» отражаются причины по которым предъявляемое требование реализовано не в полном объеме.</w:t>
      </w:r>
    </w:p>
    <w:p w14:paraId="07F4B732" w14:textId="77777777" w:rsidR="003D0ABF" w:rsidRPr="00B76CF5" w:rsidRDefault="003D0ABF" w:rsidP="003D0AB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580"/>
        <w:rPr>
          <w:rFonts w:ascii="Times New Roman" w:hAnsi="Times New Roman" w:cs="Times New Roman"/>
          <w:bCs/>
          <w:sz w:val="28"/>
          <w:szCs w:val="28"/>
        </w:rPr>
      </w:pPr>
    </w:p>
    <w:sectPr w:rsidR="003D0ABF" w:rsidRPr="00B76CF5" w:rsidSect="00E61900">
      <w:footerReference w:type="even" r:id="rId8"/>
      <w:pgSz w:w="11907" w:h="16840" w:code="9"/>
      <w:pgMar w:top="426" w:right="850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C1E68" w14:textId="77777777" w:rsidR="00E77311" w:rsidRDefault="00E77311">
      <w:r>
        <w:separator/>
      </w:r>
    </w:p>
  </w:endnote>
  <w:endnote w:type="continuationSeparator" w:id="0">
    <w:p w14:paraId="16B6FC9C" w14:textId="77777777" w:rsidR="00E77311" w:rsidRDefault="00E77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0B47E" w14:textId="77777777" w:rsidR="00DA05B9" w:rsidRDefault="00DA05B9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A90430" w14:textId="77777777" w:rsidR="00DA05B9" w:rsidRDefault="00DA05B9">
    <w:pPr>
      <w:pStyle w:val="a5"/>
      <w:ind w:right="360"/>
    </w:pPr>
  </w:p>
  <w:p w14:paraId="219DE9B5" w14:textId="77777777" w:rsidR="00DE25BB" w:rsidRDefault="00DE25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93437" w14:textId="77777777" w:rsidR="00E77311" w:rsidRDefault="00E77311">
      <w:r>
        <w:separator/>
      </w:r>
    </w:p>
  </w:footnote>
  <w:footnote w:type="continuationSeparator" w:id="0">
    <w:p w14:paraId="668AB40B" w14:textId="77777777" w:rsidR="00E77311" w:rsidRDefault="00E77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3205A0"/>
    <w:multiLevelType w:val="hybridMultilevel"/>
    <w:tmpl w:val="0428BE62"/>
    <w:lvl w:ilvl="0" w:tplc="99D2B3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C63C94"/>
    <w:multiLevelType w:val="multilevel"/>
    <w:tmpl w:val="6520D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17"/>
  </w:num>
  <w:num w:numId="4">
    <w:abstractNumId w:val="3"/>
  </w:num>
  <w:num w:numId="5">
    <w:abstractNumId w:val="19"/>
  </w:num>
  <w:num w:numId="6">
    <w:abstractNumId w:val="10"/>
  </w:num>
  <w:num w:numId="7">
    <w:abstractNumId w:val="6"/>
  </w:num>
  <w:num w:numId="8">
    <w:abstractNumId w:val="11"/>
  </w:num>
  <w:num w:numId="9">
    <w:abstractNumId w:val="8"/>
  </w:num>
  <w:num w:numId="10">
    <w:abstractNumId w:val="14"/>
  </w:num>
  <w:num w:numId="11">
    <w:abstractNumId w:val="5"/>
  </w:num>
  <w:num w:numId="12">
    <w:abstractNumId w:val="4"/>
  </w:num>
  <w:num w:numId="13">
    <w:abstractNumId w:val="12"/>
  </w:num>
  <w:num w:numId="14">
    <w:abstractNumId w:val="20"/>
  </w:num>
  <w:num w:numId="15">
    <w:abstractNumId w:val="18"/>
  </w:num>
  <w:num w:numId="16">
    <w:abstractNumId w:val="9"/>
  </w:num>
  <w:num w:numId="17">
    <w:abstractNumId w:val="16"/>
  </w:num>
  <w:num w:numId="18">
    <w:abstractNumId w:val="13"/>
  </w:num>
  <w:num w:numId="19">
    <w:abstractNumId w:val="0"/>
  </w:num>
  <w:num w:numId="20">
    <w:abstractNumId w:val="2"/>
  </w:num>
  <w:num w:numId="21">
    <w:abstractNumId w:val="2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3FC"/>
    <w:rsid w:val="00003C31"/>
    <w:rsid w:val="00006F65"/>
    <w:rsid w:val="000167A1"/>
    <w:rsid w:val="0003292D"/>
    <w:rsid w:val="00045165"/>
    <w:rsid w:val="00050C68"/>
    <w:rsid w:val="000534D7"/>
    <w:rsid w:val="0005372C"/>
    <w:rsid w:val="00054D8B"/>
    <w:rsid w:val="000559D5"/>
    <w:rsid w:val="00060F3C"/>
    <w:rsid w:val="0006410D"/>
    <w:rsid w:val="000734BC"/>
    <w:rsid w:val="000743AB"/>
    <w:rsid w:val="0007745F"/>
    <w:rsid w:val="000808D6"/>
    <w:rsid w:val="000829F5"/>
    <w:rsid w:val="000931E5"/>
    <w:rsid w:val="000A726F"/>
    <w:rsid w:val="000B139F"/>
    <w:rsid w:val="000B4002"/>
    <w:rsid w:val="000B66C7"/>
    <w:rsid w:val="000C2474"/>
    <w:rsid w:val="000C430D"/>
    <w:rsid w:val="000E40B2"/>
    <w:rsid w:val="000E4DE0"/>
    <w:rsid w:val="000E5504"/>
    <w:rsid w:val="000F11FC"/>
    <w:rsid w:val="000F16B7"/>
    <w:rsid w:val="000F1EBB"/>
    <w:rsid w:val="000F2B40"/>
    <w:rsid w:val="000F4FBB"/>
    <w:rsid w:val="000F5B6A"/>
    <w:rsid w:val="00100F35"/>
    <w:rsid w:val="001045C8"/>
    <w:rsid w:val="00104E0D"/>
    <w:rsid w:val="0010504A"/>
    <w:rsid w:val="001116AF"/>
    <w:rsid w:val="00115956"/>
    <w:rsid w:val="00116BFA"/>
    <w:rsid w:val="001229F8"/>
    <w:rsid w:val="00124612"/>
    <w:rsid w:val="00125DE3"/>
    <w:rsid w:val="001266C9"/>
    <w:rsid w:val="00130CAE"/>
    <w:rsid w:val="00130F73"/>
    <w:rsid w:val="00143488"/>
    <w:rsid w:val="001451F3"/>
    <w:rsid w:val="001461B0"/>
    <w:rsid w:val="00153B21"/>
    <w:rsid w:val="00171028"/>
    <w:rsid w:val="001835D1"/>
    <w:rsid w:val="0019311A"/>
    <w:rsid w:val="001977A0"/>
    <w:rsid w:val="001A18CC"/>
    <w:rsid w:val="001A1D69"/>
    <w:rsid w:val="001A6F81"/>
    <w:rsid w:val="001B2D1C"/>
    <w:rsid w:val="001B5091"/>
    <w:rsid w:val="001B5298"/>
    <w:rsid w:val="001B7124"/>
    <w:rsid w:val="001C1D98"/>
    <w:rsid w:val="001D10D7"/>
    <w:rsid w:val="001D2690"/>
    <w:rsid w:val="001D2D63"/>
    <w:rsid w:val="001D6910"/>
    <w:rsid w:val="001D7D02"/>
    <w:rsid w:val="001E6260"/>
    <w:rsid w:val="001F0B3A"/>
    <w:rsid w:val="001F4BE3"/>
    <w:rsid w:val="001F6D02"/>
    <w:rsid w:val="00200EB6"/>
    <w:rsid w:val="00206E33"/>
    <w:rsid w:val="00222AC0"/>
    <w:rsid w:val="002317A9"/>
    <w:rsid w:val="002504E8"/>
    <w:rsid w:val="00254382"/>
    <w:rsid w:val="00255C62"/>
    <w:rsid w:val="00261560"/>
    <w:rsid w:val="00266C1B"/>
    <w:rsid w:val="0027031E"/>
    <w:rsid w:val="002854BE"/>
    <w:rsid w:val="0028703B"/>
    <w:rsid w:val="002A2062"/>
    <w:rsid w:val="002A274A"/>
    <w:rsid w:val="002A31A1"/>
    <w:rsid w:val="002A44F0"/>
    <w:rsid w:val="002B6527"/>
    <w:rsid w:val="002B6911"/>
    <w:rsid w:val="002B7C14"/>
    <w:rsid w:val="002C135C"/>
    <w:rsid w:val="002C5E60"/>
    <w:rsid w:val="002E00F4"/>
    <w:rsid w:val="002E65D5"/>
    <w:rsid w:val="002F63E3"/>
    <w:rsid w:val="002F74D7"/>
    <w:rsid w:val="0030124B"/>
    <w:rsid w:val="003027A7"/>
    <w:rsid w:val="00310365"/>
    <w:rsid w:val="00310EC7"/>
    <w:rsid w:val="00313D3A"/>
    <w:rsid w:val="00315F3D"/>
    <w:rsid w:val="00316491"/>
    <w:rsid w:val="00317B5A"/>
    <w:rsid w:val="00320495"/>
    <w:rsid w:val="00320F7A"/>
    <w:rsid w:val="0033304D"/>
    <w:rsid w:val="003371E0"/>
    <w:rsid w:val="003400AE"/>
    <w:rsid w:val="00341FC1"/>
    <w:rsid w:val="003440B3"/>
    <w:rsid w:val="003461AA"/>
    <w:rsid w:val="00357B68"/>
    <w:rsid w:val="00362ABC"/>
    <w:rsid w:val="0037040B"/>
    <w:rsid w:val="003817DA"/>
    <w:rsid w:val="00383656"/>
    <w:rsid w:val="003921D8"/>
    <w:rsid w:val="00395C5A"/>
    <w:rsid w:val="003A3C6A"/>
    <w:rsid w:val="003A470D"/>
    <w:rsid w:val="003B1043"/>
    <w:rsid w:val="003B2193"/>
    <w:rsid w:val="003B2D7C"/>
    <w:rsid w:val="003C2595"/>
    <w:rsid w:val="003C32BA"/>
    <w:rsid w:val="003C3532"/>
    <w:rsid w:val="003C3965"/>
    <w:rsid w:val="003C46EB"/>
    <w:rsid w:val="003D0ABF"/>
    <w:rsid w:val="003F796D"/>
    <w:rsid w:val="0040683C"/>
    <w:rsid w:val="00407B71"/>
    <w:rsid w:val="00422E6E"/>
    <w:rsid w:val="00425061"/>
    <w:rsid w:val="004264BB"/>
    <w:rsid w:val="00431EFC"/>
    <w:rsid w:val="00433FF9"/>
    <w:rsid w:val="0043686A"/>
    <w:rsid w:val="00441069"/>
    <w:rsid w:val="004416C7"/>
    <w:rsid w:val="00444636"/>
    <w:rsid w:val="00453869"/>
    <w:rsid w:val="004577C2"/>
    <w:rsid w:val="00460E91"/>
    <w:rsid w:val="0046252A"/>
    <w:rsid w:val="004643D0"/>
    <w:rsid w:val="00467EC2"/>
    <w:rsid w:val="004710C7"/>
    <w:rsid w:val="004711EC"/>
    <w:rsid w:val="00477C16"/>
    <w:rsid w:val="00480BC7"/>
    <w:rsid w:val="004850A1"/>
    <w:rsid w:val="004871AA"/>
    <w:rsid w:val="004909CD"/>
    <w:rsid w:val="004A6DA5"/>
    <w:rsid w:val="004B5540"/>
    <w:rsid w:val="004B6A5C"/>
    <w:rsid w:val="004D2608"/>
    <w:rsid w:val="004D5638"/>
    <w:rsid w:val="004E78FD"/>
    <w:rsid w:val="004F3544"/>
    <w:rsid w:val="004F7011"/>
    <w:rsid w:val="00510BA0"/>
    <w:rsid w:val="00510DAE"/>
    <w:rsid w:val="00515D9C"/>
    <w:rsid w:val="00531FBD"/>
    <w:rsid w:val="0053366A"/>
    <w:rsid w:val="00533ACF"/>
    <w:rsid w:val="00547374"/>
    <w:rsid w:val="00550A90"/>
    <w:rsid w:val="00552302"/>
    <w:rsid w:val="0056244C"/>
    <w:rsid w:val="00562550"/>
    <w:rsid w:val="005661CA"/>
    <w:rsid w:val="00566375"/>
    <w:rsid w:val="00571385"/>
    <w:rsid w:val="00581550"/>
    <w:rsid w:val="00584C9A"/>
    <w:rsid w:val="00585CE4"/>
    <w:rsid w:val="00587BF6"/>
    <w:rsid w:val="00587CF7"/>
    <w:rsid w:val="00596EA9"/>
    <w:rsid w:val="005B0576"/>
    <w:rsid w:val="005B2DE8"/>
    <w:rsid w:val="005B46F7"/>
    <w:rsid w:val="005C030F"/>
    <w:rsid w:val="005C4E38"/>
    <w:rsid w:val="005C5FF3"/>
    <w:rsid w:val="005C70CC"/>
    <w:rsid w:val="005D71D1"/>
    <w:rsid w:val="005E23FC"/>
    <w:rsid w:val="005E2FE8"/>
    <w:rsid w:val="005F0323"/>
    <w:rsid w:val="00602FEA"/>
    <w:rsid w:val="0060304B"/>
    <w:rsid w:val="006063F1"/>
    <w:rsid w:val="00607B20"/>
    <w:rsid w:val="00610D91"/>
    <w:rsid w:val="00611679"/>
    <w:rsid w:val="00613BC4"/>
    <w:rsid w:val="00613D7D"/>
    <w:rsid w:val="00644FF1"/>
    <w:rsid w:val="00645FC8"/>
    <w:rsid w:val="00647280"/>
    <w:rsid w:val="00652B7E"/>
    <w:rsid w:val="00653082"/>
    <w:rsid w:val="006564DB"/>
    <w:rsid w:val="00660EE3"/>
    <w:rsid w:val="00670AEF"/>
    <w:rsid w:val="0067258E"/>
    <w:rsid w:val="00674B8F"/>
    <w:rsid w:val="006765D8"/>
    <w:rsid w:val="00676B57"/>
    <w:rsid w:val="00681178"/>
    <w:rsid w:val="006836F8"/>
    <w:rsid w:val="00696426"/>
    <w:rsid w:val="006B0AF5"/>
    <w:rsid w:val="006B131D"/>
    <w:rsid w:val="006B64D7"/>
    <w:rsid w:val="006C10EB"/>
    <w:rsid w:val="006C5CA3"/>
    <w:rsid w:val="006D07A5"/>
    <w:rsid w:val="006D371D"/>
    <w:rsid w:val="006F3636"/>
    <w:rsid w:val="006F3BE1"/>
    <w:rsid w:val="00706178"/>
    <w:rsid w:val="007120F8"/>
    <w:rsid w:val="0071423D"/>
    <w:rsid w:val="00717F12"/>
    <w:rsid w:val="007219F0"/>
    <w:rsid w:val="007244AA"/>
    <w:rsid w:val="00735EA2"/>
    <w:rsid w:val="00743A24"/>
    <w:rsid w:val="00756CE0"/>
    <w:rsid w:val="00765065"/>
    <w:rsid w:val="00771D53"/>
    <w:rsid w:val="007730B1"/>
    <w:rsid w:val="00775C07"/>
    <w:rsid w:val="00775FD9"/>
    <w:rsid w:val="00782222"/>
    <w:rsid w:val="00782DD1"/>
    <w:rsid w:val="007936DE"/>
    <w:rsid w:val="007936ED"/>
    <w:rsid w:val="007B0486"/>
    <w:rsid w:val="007B3C4D"/>
    <w:rsid w:val="007B6388"/>
    <w:rsid w:val="007B7132"/>
    <w:rsid w:val="007C0A5F"/>
    <w:rsid w:val="007C3341"/>
    <w:rsid w:val="007C45E8"/>
    <w:rsid w:val="007D0B01"/>
    <w:rsid w:val="007D7723"/>
    <w:rsid w:val="007E562F"/>
    <w:rsid w:val="007F1381"/>
    <w:rsid w:val="007F4FAF"/>
    <w:rsid w:val="0080184D"/>
    <w:rsid w:val="00803F3C"/>
    <w:rsid w:val="00804CFE"/>
    <w:rsid w:val="0081072E"/>
    <w:rsid w:val="00811C94"/>
    <w:rsid w:val="00811CF1"/>
    <w:rsid w:val="008167A7"/>
    <w:rsid w:val="00827343"/>
    <w:rsid w:val="0083049F"/>
    <w:rsid w:val="00831338"/>
    <w:rsid w:val="00831A3E"/>
    <w:rsid w:val="00831EE3"/>
    <w:rsid w:val="00835F83"/>
    <w:rsid w:val="00836A8B"/>
    <w:rsid w:val="00841EDA"/>
    <w:rsid w:val="008428BE"/>
    <w:rsid w:val="008438D7"/>
    <w:rsid w:val="00853C94"/>
    <w:rsid w:val="00854873"/>
    <w:rsid w:val="00857B18"/>
    <w:rsid w:val="00860427"/>
    <w:rsid w:val="00860E5A"/>
    <w:rsid w:val="00867163"/>
    <w:rsid w:val="00867AB6"/>
    <w:rsid w:val="0087204C"/>
    <w:rsid w:val="00884D04"/>
    <w:rsid w:val="00886595"/>
    <w:rsid w:val="008913E4"/>
    <w:rsid w:val="008A22A4"/>
    <w:rsid w:val="008A26EE"/>
    <w:rsid w:val="008B1E56"/>
    <w:rsid w:val="008B6AD3"/>
    <w:rsid w:val="008D0417"/>
    <w:rsid w:val="008D5CA3"/>
    <w:rsid w:val="008E623F"/>
    <w:rsid w:val="008E67A8"/>
    <w:rsid w:val="00910044"/>
    <w:rsid w:val="009122B1"/>
    <w:rsid w:val="00912784"/>
    <w:rsid w:val="00913129"/>
    <w:rsid w:val="00917C70"/>
    <w:rsid w:val="00921542"/>
    <w:rsid w:val="00921C30"/>
    <w:rsid w:val="009228DF"/>
    <w:rsid w:val="00924E84"/>
    <w:rsid w:val="00931ADD"/>
    <w:rsid w:val="00936FB7"/>
    <w:rsid w:val="00937ACD"/>
    <w:rsid w:val="00947FCC"/>
    <w:rsid w:val="00967B2C"/>
    <w:rsid w:val="009729BC"/>
    <w:rsid w:val="009777D8"/>
    <w:rsid w:val="00984596"/>
    <w:rsid w:val="00985A10"/>
    <w:rsid w:val="00986E15"/>
    <w:rsid w:val="0099281F"/>
    <w:rsid w:val="009A389A"/>
    <w:rsid w:val="009C03F5"/>
    <w:rsid w:val="009D4F67"/>
    <w:rsid w:val="009F299E"/>
    <w:rsid w:val="00A042E2"/>
    <w:rsid w:val="00A05C7B"/>
    <w:rsid w:val="00A061D7"/>
    <w:rsid w:val="00A22A79"/>
    <w:rsid w:val="00A24835"/>
    <w:rsid w:val="00A3041F"/>
    <w:rsid w:val="00A30E81"/>
    <w:rsid w:val="00A34804"/>
    <w:rsid w:val="00A529B9"/>
    <w:rsid w:val="00A62DE7"/>
    <w:rsid w:val="00A666C2"/>
    <w:rsid w:val="00A67B50"/>
    <w:rsid w:val="00A702D3"/>
    <w:rsid w:val="00A7112C"/>
    <w:rsid w:val="00A76818"/>
    <w:rsid w:val="00A91EAC"/>
    <w:rsid w:val="00A922C2"/>
    <w:rsid w:val="00A93008"/>
    <w:rsid w:val="00A941CF"/>
    <w:rsid w:val="00A95670"/>
    <w:rsid w:val="00A97FE5"/>
    <w:rsid w:val="00AA22C9"/>
    <w:rsid w:val="00AB2911"/>
    <w:rsid w:val="00AC48BC"/>
    <w:rsid w:val="00AD0AA2"/>
    <w:rsid w:val="00AE2601"/>
    <w:rsid w:val="00AF2F93"/>
    <w:rsid w:val="00B114EB"/>
    <w:rsid w:val="00B116D5"/>
    <w:rsid w:val="00B22F6A"/>
    <w:rsid w:val="00B31114"/>
    <w:rsid w:val="00B3295D"/>
    <w:rsid w:val="00B35935"/>
    <w:rsid w:val="00B36E91"/>
    <w:rsid w:val="00B37E63"/>
    <w:rsid w:val="00B444A2"/>
    <w:rsid w:val="00B60315"/>
    <w:rsid w:val="00B62CFB"/>
    <w:rsid w:val="00B6710B"/>
    <w:rsid w:val="00B72D61"/>
    <w:rsid w:val="00B77D7F"/>
    <w:rsid w:val="00B8231A"/>
    <w:rsid w:val="00B85FBA"/>
    <w:rsid w:val="00B92FEF"/>
    <w:rsid w:val="00B94C36"/>
    <w:rsid w:val="00BA75C4"/>
    <w:rsid w:val="00BB55C0"/>
    <w:rsid w:val="00BB770B"/>
    <w:rsid w:val="00BC0920"/>
    <w:rsid w:val="00BC2594"/>
    <w:rsid w:val="00BC2954"/>
    <w:rsid w:val="00BC2C68"/>
    <w:rsid w:val="00BC540B"/>
    <w:rsid w:val="00BD7C4A"/>
    <w:rsid w:val="00BD7D3F"/>
    <w:rsid w:val="00BE344C"/>
    <w:rsid w:val="00BF03D0"/>
    <w:rsid w:val="00BF39F0"/>
    <w:rsid w:val="00C0525D"/>
    <w:rsid w:val="00C11FDF"/>
    <w:rsid w:val="00C15296"/>
    <w:rsid w:val="00C15F65"/>
    <w:rsid w:val="00C26DCA"/>
    <w:rsid w:val="00C31BF7"/>
    <w:rsid w:val="00C44ED2"/>
    <w:rsid w:val="00C46A90"/>
    <w:rsid w:val="00C572C4"/>
    <w:rsid w:val="00C64761"/>
    <w:rsid w:val="00C67E30"/>
    <w:rsid w:val="00C731BB"/>
    <w:rsid w:val="00C73DEE"/>
    <w:rsid w:val="00C750C2"/>
    <w:rsid w:val="00C75738"/>
    <w:rsid w:val="00CA151C"/>
    <w:rsid w:val="00CA6A66"/>
    <w:rsid w:val="00CA756E"/>
    <w:rsid w:val="00CB1900"/>
    <w:rsid w:val="00CB43C1"/>
    <w:rsid w:val="00CC39BB"/>
    <w:rsid w:val="00CC69EC"/>
    <w:rsid w:val="00CD077D"/>
    <w:rsid w:val="00CD4882"/>
    <w:rsid w:val="00CD62A0"/>
    <w:rsid w:val="00CE5183"/>
    <w:rsid w:val="00CF4187"/>
    <w:rsid w:val="00CF5FC0"/>
    <w:rsid w:val="00D00358"/>
    <w:rsid w:val="00D02EF5"/>
    <w:rsid w:val="00D03632"/>
    <w:rsid w:val="00D11979"/>
    <w:rsid w:val="00D13E83"/>
    <w:rsid w:val="00D140BB"/>
    <w:rsid w:val="00D14BE7"/>
    <w:rsid w:val="00D350A7"/>
    <w:rsid w:val="00D367C3"/>
    <w:rsid w:val="00D57777"/>
    <w:rsid w:val="00D73323"/>
    <w:rsid w:val="00D8572D"/>
    <w:rsid w:val="00D86F1B"/>
    <w:rsid w:val="00D94824"/>
    <w:rsid w:val="00D958A1"/>
    <w:rsid w:val="00DA05B9"/>
    <w:rsid w:val="00DB21F3"/>
    <w:rsid w:val="00DB4D6B"/>
    <w:rsid w:val="00DC2302"/>
    <w:rsid w:val="00DC6EC0"/>
    <w:rsid w:val="00DD11AA"/>
    <w:rsid w:val="00DE25BB"/>
    <w:rsid w:val="00DE50C1"/>
    <w:rsid w:val="00E0042D"/>
    <w:rsid w:val="00E02A04"/>
    <w:rsid w:val="00E03548"/>
    <w:rsid w:val="00E04378"/>
    <w:rsid w:val="00E138E0"/>
    <w:rsid w:val="00E1679B"/>
    <w:rsid w:val="00E21ABE"/>
    <w:rsid w:val="00E2238A"/>
    <w:rsid w:val="00E22A33"/>
    <w:rsid w:val="00E25D5A"/>
    <w:rsid w:val="00E3132E"/>
    <w:rsid w:val="00E31A73"/>
    <w:rsid w:val="00E36EA0"/>
    <w:rsid w:val="00E425B4"/>
    <w:rsid w:val="00E471A1"/>
    <w:rsid w:val="00E47C9D"/>
    <w:rsid w:val="00E61900"/>
    <w:rsid w:val="00E61F30"/>
    <w:rsid w:val="00E657E1"/>
    <w:rsid w:val="00E67DF0"/>
    <w:rsid w:val="00E7274C"/>
    <w:rsid w:val="00E74E00"/>
    <w:rsid w:val="00E75C57"/>
    <w:rsid w:val="00E76A4E"/>
    <w:rsid w:val="00E77311"/>
    <w:rsid w:val="00E831BC"/>
    <w:rsid w:val="00E858EE"/>
    <w:rsid w:val="00E86F85"/>
    <w:rsid w:val="00E8718B"/>
    <w:rsid w:val="00E905F4"/>
    <w:rsid w:val="00E921BB"/>
    <w:rsid w:val="00E9338E"/>
    <w:rsid w:val="00E9626F"/>
    <w:rsid w:val="00E96504"/>
    <w:rsid w:val="00EA117D"/>
    <w:rsid w:val="00EA52D1"/>
    <w:rsid w:val="00EB0070"/>
    <w:rsid w:val="00EB32CD"/>
    <w:rsid w:val="00EB3C79"/>
    <w:rsid w:val="00EC21E1"/>
    <w:rsid w:val="00EC40AD"/>
    <w:rsid w:val="00EC4448"/>
    <w:rsid w:val="00EC5043"/>
    <w:rsid w:val="00ED5B68"/>
    <w:rsid w:val="00ED5F0C"/>
    <w:rsid w:val="00ED72D3"/>
    <w:rsid w:val="00EE31D9"/>
    <w:rsid w:val="00EE6667"/>
    <w:rsid w:val="00EF29AB"/>
    <w:rsid w:val="00EF56AF"/>
    <w:rsid w:val="00F01636"/>
    <w:rsid w:val="00F02165"/>
    <w:rsid w:val="00F021BE"/>
    <w:rsid w:val="00F02C40"/>
    <w:rsid w:val="00F04BC0"/>
    <w:rsid w:val="00F06251"/>
    <w:rsid w:val="00F24917"/>
    <w:rsid w:val="00F2706F"/>
    <w:rsid w:val="00F30D40"/>
    <w:rsid w:val="00F31074"/>
    <w:rsid w:val="00F31D86"/>
    <w:rsid w:val="00F32D20"/>
    <w:rsid w:val="00F346FA"/>
    <w:rsid w:val="00F36830"/>
    <w:rsid w:val="00F410DF"/>
    <w:rsid w:val="00F44FE1"/>
    <w:rsid w:val="00F47327"/>
    <w:rsid w:val="00F57D06"/>
    <w:rsid w:val="00F6441E"/>
    <w:rsid w:val="00F65271"/>
    <w:rsid w:val="00F65A3E"/>
    <w:rsid w:val="00F674C9"/>
    <w:rsid w:val="00F8225E"/>
    <w:rsid w:val="00F86418"/>
    <w:rsid w:val="00F916BE"/>
    <w:rsid w:val="00F9297B"/>
    <w:rsid w:val="00F97ADC"/>
    <w:rsid w:val="00FA6611"/>
    <w:rsid w:val="00FB1465"/>
    <w:rsid w:val="00FD1715"/>
    <w:rsid w:val="00FD350A"/>
    <w:rsid w:val="00FD513F"/>
    <w:rsid w:val="00FD6AD8"/>
    <w:rsid w:val="00FE0192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978905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1B2D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c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d">
    <w:name w:val="Strong"/>
    <w:qFormat/>
    <w:rsid w:val="005E23FC"/>
    <w:rPr>
      <w:b/>
      <w:bCs/>
    </w:rPr>
  </w:style>
  <w:style w:type="character" w:styleId="ae">
    <w:name w:val="Emphasis"/>
    <w:qFormat/>
    <w:rsid w:val="005E23FC"/>
    <w:rPr>
      <w:i/>
      <w:iCs/>
    </w:rPr>
  </w:style>
  <w:style w:type="paragraph" w:styleId="af">
    <w:name w:val="Title"/>
    <w:basedOn w:val="a"/>
    <w:next w:val="a"/>
    <w:link w:val="af0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Заголовок Знак"/>
    <w:link w:val="af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2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rsid w:val="005E23FC"/>
  </w:style>
  <w:style w:type="table" w:styleId="af3">
    <w:name w:val="Table Grid"/>
    <w:basedOn w:val="a1"/>
    <w:rsid w:val="00261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0">
    <w:name w:val="Знак1"/>
    <w:basedOn w:val="a"/>
    <w:rsid w:val="000534D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5">
    <w:name w:val="Normal (Web)"/>
    <w:basedOn w:val="a"/>
    <w:unhideWhenUsed/>
    <w:rsid w:val="003D0ABF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semiHidden/>
    <w:unhideWhenUsed/>
    <w:rsid w:val="003D0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3D0ABF"/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rsid w:val="003D0ABF"/>
  </w:style>
  <w:style w:type="paragraph" w:customStyle="1" w:styleId="31">
    <w:name w:val="Основной текст с отступом 31"/>
    <w:basedOn w:val="a"/>
    <w:rsid w:val="00E61900"/>
    <w:pPr>
      <w:spacing w:after="120"/>
      <w:ind w:left="283"/>
    </w:pPr>
    <w:rPr>
      <w:sz w:val="16"/>
      <w:szCs w:val="16"/>
      <w:lang w:eastAsia="zh-CN"/>
    </w:rPr>
  </w:style>
  <w:style w:type="paragraph" w:styleId="af6">
    <w:name w:val="Subtitle"/>
    <w:basedOn w:val="a"/>
    <w:next w:val="a"/>
    <w:link w:val="af7"/>
    <w:qFormat/>
    <w:rsid w:val="001D7D0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7">
    <w:name w:val="Подзаголовок Знак"/>
    <w:basedOn w:val="a0"/>
    <w:link w:val="af6"/>
    <w:rsid w:val="001D7D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DA784-E4D3-4A2E-A702-1E7F61CA8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174</TotalTime>
  <Pages>4</Pages>
  <Words>1380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9229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Пользователь</cp:lastModifiedBy>
  <cp:revision>46</cp:revision>
  <cp:lastPrinted>2022-04-11T12:24:00Z</cp:lastPrinted>
  <dcterms:created xsi:type="dcterms:W3CDTF">2020-01-16T08:42:00Z</dcterms:created>
  <dcterms:modified xsi:type="dcterms:W3CDTF">2022-04-14T09:21:00Z</dcterms:modified>
</cp:coreProperties>
</file>